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42B" w:rsidRDefault="0077742B" w:rsidP="0077742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104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5B738A" w:rsidRPr="005B738A">
        <w:rPr>
          <w:rFonts w:cs="Arial"/>
          <w:bCs/>
          <w:sz w:val="22"/>
          <w:szCs w:val="22"/>
        </w:rPr>
        <w:t>R4-2214489</w:t>
      </w:r>
    </w:p>
    <w:p w:rsidR="0077742B" w:rsidRDefault="0077742B" w:rsidP="0077742B">
      <w:pPr>
        <w:pStyle w:val="a4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Aug.</w:t>
      </w:r>
      <w:r w:rsidRPr="002B1048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15</w:t>
      </w:r>
      <w:r w:rsidRPr="002B1048">
        <w:rPr>
          <w:sz w:val="22"/>
          <w:szCs w:val="22"/>
          <w:lang w:eastAsia="zh-CN"/>
        </w:rPr>
        <w:t xml:space="preserve"> – </w:t>
      </w:r>
      <w:r>
        <w:rPr>
          <w:rFonts w:hint="eastAsia"/>
          <w:sz w:val="22"/>
          <w:szCs w:val="22"/>
          <w:lang w:eastAsia="zh-CN"/>
        </w:rPr>
        <w:t>Aug.</w:t>
      </w:r>
      <w:r>
        <w:rPr>
          <w:sz w:val="22"/>
          <w:szCs w:val="22"/>
          <w:lang w:eastAsia="zh-CN"/>
        </w:rPr>
        <w:t xml:space="preserve"> 2</w:t>
      </w:r>
      <w:r>
        <w:rPr>
          <w:rFonts w:hint="eastAsia"/>
          <w:sz w:val="22"/>
          <w:szCs w:val="22"/>
          <w:lang w:eastAsia="zh-CN"/>
        </w:rPr>
        <w:t>6</w:t>
      </w:r>
      <w:r w:rsidRPr="002B1048">
        <w:rPr>
          <w:sz w:val="22"/>
          <w:szCs w:val="22"/>
          <w:lang w:eastAsia="zh-CN"/>
        </w:rPr>
        <w:t>, 2022</w:t>
      </w:r>
    </w:p>
    <w:p w:rsidR="0077742B" w:rsidRDefault="0077742B" w:rsidP="0077742B">
      <w:pPr>
        <w:rPr>
          <w:lang w:eastAsia="zh-CN"/>
        </w:rPr>
      </w:pPr>
    </w:p>
    <w:p w:rsidR="0077742B" w:rsidRDefault="0077742B" w:rsidP="0077742B">
      <w:pPr>
        <w:rPr>
          <w:lang w:eastAsia="zh-CN"/>
        </w:rPr>
      </w:pPr>
    </w:p>
    <w:p w:rsidR="0077742B" w:rsidRPr="004E3939" w:rsidRDefault="0077742B" w:rsidP="0077742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13D01" w:rsidRPr="00C13D01">
        <w:rPr>
          <w:rFonts w:ascii="Arial" w:hAnsi="Arial" w:cs="Arial" w:hint="eastAsia"/>
          <w:bCs/>
          <w:sz w:val="22"/>
          <w:szCs w:val="22"/>
          <w:lang w:eastAsia="zh-CN"/>
        </w:rPr>
        <w:t xml:space="preserve">Reply </w:t>
      </w:r>
      <w:r w:rsidR="00C13D01" w:rsidRPr="00C13D01">
        <w:rPr>
          <w:rFonts w:ascii="Arial" w:hAnsi="Arial" w:cs="Arial"/>
          <w:bCs/>
          <w:sz w:val="22"/>
          <w:szCs w:val="22"/>
          <w:lang w:eastAsia="zh-CN"/>
        </w:rPr>
        <w:t>LS on DL-PRS measurements with reduced samples capability</w:t>
      </w:r>
    </w:p>
    <w:p w:rsidR="0077742B" w:rsidRPr="00B97703" w:rsidRDefault="0077742B" w:rsidP="0077742B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13"/>
      <w:bookmarkStart w:id="6" w:name="OLE_LINK14"/>
      <w:r w:rsidR="0084779C" w:rsidRPr="0084779C">
        <w:rPr>
          <w:rFonts w:ascii="Arial" w:hAnsi="Arial" w:cs="Arial"/>
          <w:bCs/>
          <w:sz w:val="22"/>
          <w:szCs w:val="22"/>
          <w:lang w:eastAsia="zh-CN"/>
        </w:rPr>
        <w:t>R4-2214218</w:t>
      </w:r>
      <w:r w:rsidR="0084779C" w:rsidRPr="0084779C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513D9D" w:rsidRPr="0084779C">
        <w:rPr>
          <w:rFonts w:ascii="Arial" w:hAnsi="Arial" w:cs="Arial"/>
          <w:bCs/>
          <w:sz w:val="22"/>
          <w:szCs w:val="22"/>
          <w:lang w:eastAsia="zh-CN"/>
        </w:rPr>
        <w:t>R2-2208797</w:t>
      </w:r>
      <w:r w:rsidR="0084779C" w:rsidRPr="0084779C">
        <w:rPr>
          <w:rFonts w:ascii="Arial" w:hAnsi="Arial" w:cs="Arial" w:hint="eastAsia"/>
          <w:bCs/>
          <w:sz w:val="22"/>
          <w:szCs w:val="22"/>
          <w:lang w:eastAsia="zh-CN"/>
        </w:rPr>
        <w:t>)</w:t>
      </w:r>
      <w:bookmarkEnd w:id="5"/>
      <w:bookmarkEnd w:id="6"/>
    </w:p>
    <w:p w:rsidR="0077742B" w:rsidRPr="004E3939" w:rsidRDefault="0077742B" w:rsidP="007774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7"/>
    <w:bookmarkEnd w:id="8"/>
    <w:bookmarkEnd w:id="9"/>
    <w:p w:rsidR="0077742B" w:rsidRPr="00735B24" w:rsidRDefault="0077742B" w:rsidP="0077742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Pr="00A92237">
        <w:rPr>
          <w:rFonts w:ascii="Arial" w:hAnsi="Arial" w:cs="Arial"/>
          <w:sz w:val="22"/>
          <w:szCs w:val="22"/>
        </w:rPr>
        <w:t>-Core</w:t>
      </w:r>
    </w:p>
    <w:p w:rsidR="0077742B" w:rsidRPr="004E3939" w:rsidRDefault="0077742B" w:rsidP="0077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77742B" w:rsidRPr="004E3939" w:rsidRDefault="0077742B" w:rsidP="0077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:rsidR="0077742B" w:rsidRPr="004E3939" w:rsidRDefault="0077742B" w:rsidP="007774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CE358C">
        <w:rPr>
          <w:rFonts w:ascii="Arial" w:hAnsi="Arial" w:cs="Arial" w:hint="eastAsia"/>
          <w:sz w:val="22"/>
          <w:szCs w:val="22"/>
          <w:lang w:eastAsia="zh-CN"/>
        </w:rPr>
        <w:t>,</w:t>
      </w:r>
      <w:r w:rsidR="00CE358C" w:rsidRPr="00CE358C">
        <w:rPr>
          <w:rFonts w:ascii="Arial" w:hAnsi="Arial" w:cs="Arial"/>
          <w:sz w:val="22"/>
          <w:szCs w:val="22"/>
        </w:rPr>
        <w:t xml:space="preserve"> </w:t>
      </w:r>
      <w:r w:rsidR="00CE358C" w:rsidRPr="00735B24">
        <w:rPr>
          <w:rFonts w:ascii="Arial" w:hAnsi="Arial" w:cs="Arial"/>
          <w:sz w:val="22"/>
          <w:szCs w:val="22"/>
        </w:rPr>
        <w:t>RAN WG</w:t>
      </w:r>
      <w:r w:rsidR="00CE358C">
        <w:rPr>
          <w:rFonts w:ascii="Arial" w:hAnsi="Arial" w:cs="Arial" w:hint="eastAsia"/>
          <w:sz w:val="22"/>
          <w:szCs w:val="22"/>
          <w:lang w:eastAsia="zh-CN"/>
        </w:rPr>
        <w:t>1</w:t>
      </w:r>
    </w:p>
    <w:p w:rsidR="0077742B" w:rsidRPr="00254EEF" w:rsidRDefault="0077742B" w:rsidP="0077742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:rsidR="0077742B" w:rsidRDefault="0077742B" w:rsidP="0077742B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77742B" w:rsidRDefault="0077742B" w:rsidP="0077742B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77742B" w:rsidRPr="00523785" w:rsidRDefault="0077742B" w:rsidP="007774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77742B" w:rsidRPr="00523785" w:rsidRDefault="0077742B" w:rsidP="0077742B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:rsidR="0077742B" w:rsidRPr="00914CE4" w:rsidRDefault="0077742B" w:rsidP="0077742B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r w:rsidR="00DB4754">
        <w:fldChar w:fldCharType="begin"/>
      </w:r>
      <w:r w:rsidR="00DB4754">
        <w:instrText xml:space="preserve"> HYPERLINK "mailto:guoqiuge@CATT.cn" </w:instrText>
      </w:r>
      <w:r w:rsidR="00DB4754">
        <w:fldChar w:fldCharType="separate"/>
      </w:r>
      <w:r w:rsidRPr="00914CE4">
        <w:rPr>
          <w:rStyle w:val="ac"/>
          <w:rFonts w:cs="Arial" w:hint="eastAsia"/>
          <w:sz w:val="22"/>
          <w:szCs w:val="22"/>
          <w:lang w:val="de-DE" w:eastAsia="zh-CN"/>
        </w:rPr>
        <w:t>guoqiuge@CATT.cn</w:t>
      </w:r>
      <w:r w:rsidR="00DB4754">
        <w:rPr>
          <w:rStyle w:val="ac"/>
          <w:rFonts w:cs="Arial"/>
          <w:sz w:val="22"/>
          <w:szCs w:val="22"/>
          <w:lang w:val="de-DE" w:eastAsia="zh-CN"/>
        </w:rPr>
        <w:fldChar w:fldCharType="end"/>
      </w:r>
    </w:p>
    <w:p w:rsidR="0077742B" w:rsidRPr="00914CE4" w:rsidRDefault="0077742B" w:rsidP="0077742B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:rsidR="0077742B" w:rsidRPr="00914CE4" w:rsidRDefault="0077742B" w:rsidP="0077742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77742B" w:rsidRPr="00060218" w:rsidRDefault="0077742B" w:rsidP="0077742B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:rsidR="0077742B" w:rsidRDefault="0077742B" w:rsidP="0077742B">
      <w:pPr>
        <w:rPr>
          <w:lang w:eastAsia="zh-CN"/>
        </w:rPr>
      </w:pPr>
    </w:p>
    <w:p w:rsidR="0077742B" w:rsidRDefault="0077742B" w:rsidP="0077742B">
      <w:pPr>
        <w:pStyle w:val="1"/>
      </w:pPr>
      <w:r>
        <w:t>1</w:t>
      </w:r>
      <w:r>
        <w:tab/>
        <w:t>Overall description</w:t>
      </w:r>
    </w:p>
    <w:p w:rsidR="00AD1D33" w:rsidRDefault="00AD1D33" w:rsidP="007774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RAN4 thanks RAN2 for the LS </w:t>
      </w:r>
      <w:r w:rsidRPr="00AD1D33">
        <w:rPr>
          <w:lang w:val="en-US" w:eastAsia="zh-CN"/>
        </w:rPr>
        <w:t>R4-2214218(R2-2208797)</w:t>
      </w:r>
      <w:r>
        <w:rPr>
          <w:rFonts w:hint="eastAsia"/>
          <w:lang w:val="en-US" w:eastAsia="zh-CN"/>
        </w:rPr>
        <w:t xml:space="preserve"> on the capability of reduced samples. RAN4 also noticed this misalignment and understand it would be better to have a unified design. </w:t>
      </w:r>
      <w:r w:rsidR="006A732E">
        <w:rPr>
          <w:lang w:val="en-US" w:eastAsia="zh-CN"/>
        </w:rPr>
        <w:t>Considering</w:t>
      </w:r>
      <w:r w:rsidR="006A732E">
        <w:rPr>
          <w:rFonts w:hint="eastAsia"/>
          <w:lang w:val="en-US" w:eastAsia="zh-CN"/>
        </w:rPr>
        <w:t xml:space="preserve"> RAN1</w:t>
      </w:r>
      <w:r w:rsidR="0011695F">
        <w:rPr>
          <w:lang w:val="en-US" w:eastAsia="zh-CN"/>
        </w:rPr>
        <w:t>’</w:t>
      </w:r>
      <w:r w:rsidR="0011695F">
        <w:rPr>
          <w:rFonts w:hint="eastAsia"/>
          <w:lang w:val="en-US" w:eastAsia="zh-CN"/>
        </w:rPr>
        <w:t>s</w:t>
      </w:r>
      <w:r w:rsidR="006A732E">
        <w:rPr>
          <w:rFonts w:hint="eastAsia"/>
          <w:lang w:val="en-US" w:eastAsia="zh-CN"/>
        </w:rPr>
        <w:t xml:space="preserve"> agreement that they are not going to revise the UE feature </w:t>
      </w:r>
      <w:r w:rsidR="006A732E" w:rsidRPr="006A732E">
        <w:rPr>
          <w:lang w:val="en-US" w:eastAsia="zh-CN"/>
        </w:rPr>
        <w:t>27-3-1</w:t>
      </w:r>
      <w:r w:rsidR="006A732E">
        <w:rPr>
          <w:rFonts w:hint="eastAsia"/>
          <w:lang w:val="en-US" w:eastAsia="zh-CN"/>
        </w:rPr>
        <w:t xml:space="preserve">, RAN4 can revise the UE feature 14-2 to per band. </w:t>
      </w:r>
    </w:p>
    <w:p w:rsidR="00BC29ED" w:rsidRPr="00A75364" w:rsidRDefault="008B0397" w:rsidP="0077742B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addition,</w:t>
      </w:r>
      <w:r w:rsidR="0037476D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</w:t>
      </w:r>
      <w:r w:rsidR="00BC29ED">
        <w:rPr>
          <w:rFonts w:hint="eastAsia"/>
          <w:lang w:val="en-US" w:eastAsia="zh-CN"/>
        </w:rPr>
        <w:t>hen discussing PRS measurement with the reduced number of samples, RAN4 noticed</w:t>
      </w:r>
      <w:r w:rsidR="00CB6D6E">
        <w:rPr>
          <w:rFonts w:hint="eastAsia"/>
          <w:lang w:val="en-US" w:eastAsia="zh-CN"/>
        </w:rPr>
        <w:t xml:space="preserve"> the following misalignment </w:t>
      </w:r>
      <w:r w:rsidR="00893CEC">
        <w:rPr>
          <w:rFonts w:hint="eastAsia"/>
          <w:lang w:val="en-US" w:eastAsia="zh-CN"/>
        </w:rPr>
        <w:t>in RAN2 specification</w:t>
      </w:r>
      <w:r w:rsidR="00893CEC">
        <w:rPr>
          <w:rFonts w:hint="eastAsia"/>
          <w:lang w:val="en-US" w:eastAsia="zh-CN"/>
        </w:rPr>
        <w:t xml:space="preserve"> </w:t>
      </w:r>
      <w:r w:rsidR="00CB6D6E">
        <w:rPr>
          <w:rFonts w:hint="eastAsia"/>
          <w:lang w:val="en-US" w:eastAsia="zh-CN"/>
        </w:rPr>
        <w:t>on</w:t>
      </w:r>
      <w:r w:rsidR="00BC29ED">
        <w:rPr>
          <w:rFonts w:hint="eastAsia"/>
          <w:lang w:val="en-US" w:eastAsia="zh-CN"/>
        </w:rPr>
        <w:t xml:space="preserve"> the </w:t>
      </w:r>
      <w:r w:rsidR="00F51CCB">
        <w:rPr>
          <w:rFonts w:hint="eastAsia"/>
          <w:lang w:val="en-US" w:eastAsia="zh-CN"/>
        </w:rPr>
        <w:t>capability</w:t>
      </w:r>
      <w:r w:rsidR="00CB39AF">
        <w:rPr>
          <w:rFonts w:hint="eastAsia"/>
          <w:lang w:val="en-US" w:eastAsia="zh-CN"/>
        </w:rPr>
        <w:t xml:space="preserve"> of</w:t>
      </w:r>
      <w:r w:rsidR="00BC29ED">
        <w:rPr>
          <w:rFonts w:hint="eastAsia"/>
          <w:lang w:val="en-US" w:eastAsia="zh-CN"/>
        </w:rPr>
        <w:t xml:space="preserve"> reduced samples in RRC_CONNECTED </w:t>
      </w:r>
      <w:r w:rsidR="008E5450">
        <w:rPr>
          <w:rFonts w:hint="eastAsia"/>
          <w:lang w:val="en-US" w:eastAsia="zh-CN"/>
        </w:rPr>
        <w:t xml:space="preserve">state </w:t>
      </w:r>
      <w:r w:rsidR="00BC29ED">
        <w:rPr>
          <w:rFonts w:hint="eastAsia"/>
          <w:lang w:val="en-US" w:eastAsia="zh-CN"/>
        </w:rPr>
        <w:t>and RRC_INACTIVE state</w:t>
      </w:r>
      <w:r w:rsidR="00F81E12" w:rsidRPr="00F81E12">
        <w:rPr>
          <w:rFonts w:hint="eastAsia"/>
          <w:lang w:val="en-US" w:eastAsia="zh-CN"/>
        </w:rPr>
        <w:t xml:space="preserve"> </w:t>
      </w:r>
      <w:r w:rsidR="00F81E12">
        <w:rPr>
          <w:rFonts w:hint="eastAsia"/>
          <w:lang w:val="en-US" w:eastAsia="zh-CN"/>
        </w:rPr>
        <w:t>which is copied as below</w:t>
      </w:r>
      <w:r w:rsidR="00CB39AF">
        <w:rPr>
          <w:rFonts w:hint="eastAsia"/>
          <w:lang w:val="en-US" w:eastAsia="zh-CN"/>
        </w:rPr>
        <w:t xml:space="preserve">. </w:t>
      </w:r>
      <w:r w:rsidR="00CB39AF">
        <w:rPr>
          <w:lang w:val="en-US" w:eastAsia="zh-CN"/>
        </w:rPr>
        <w:t>A</w:t>
      </w:r>
      <w:r w:rsidR="00CB39AF">
        <w:rPr>
          <w:rFonts w:hint="eastAsia"/>
          <w:lang w:val="en-US" w:eastAsia="zh-CN"/>
        </w:rPr>
        <w:t xml:space="preserve">nd </w:t>
      </w:r>
      <w:r w:rsidR="00CB39AF">
        <w:rPr>
          <w:rFonts w:hint="eastAsia"/>
          <w:lang w:val="en-US" w:eastAsia="zh-CN"/>
        </w:rPr>
        <w:t xml:space="preserve">RAN4 understand this </w:t>
      </w:r>
      <w:r w:rsidR="00910029">
        <w:rPr>
          <w:rFonts w:hint="eastAsia"/>
          <w:lang w:val="en-US" w:eastAsia="zh-CN"/>
        </w:rPr>
        <w:t xml:space="preserve">capability report </w:t>
      </w:r>
      <w:r w:rsidR="00CB39AF">
        <w:rPr>
          <w:rFonts w:hint="eastAsia"/>
          <w:lang w:val="en-US" w:eastAsia="zh-CN"/>
        </w:rPr>
        <w:t>should also be aligned</w:t>
      </w:r>
      <w:r w:rsidR="00F81E12">
        <w:rPr>
          <w:rFonts w:hint="eastAsia"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C29ED" w:rsidTr="00BC29ED">
        <w:tc>
          <w:tcPr>
            <w:tcW w:w="9857" w:type="dxa"/>
          </w:tcPr>
          <w:p w:rsidR="000B1257" w:rsidRPr="000B1257" w:rsidRDefault="000B1257" w:rsidP="00BC29ED">
            <w:pPr>
              <w:pStyle w:val="PL"/>
              <w:shd w:val="clear" w:color="auto" w:fill="E6E6E6"/>
              <w:rPr>
                <w:rFonts w:ascii="Times New Roman" w:hAnsi="Times New Roman"/>
                <w:noProof w:val="0"/>
                <w:sz w:val="20"/>
                <w:lang w:val="en-US" w:eastAsia="zh-CN"/>
              </w:rPr>
            </w:pPr>
            <w:r w:rsidRPr="000B1257">
              <w:rPr>
                <w:rFonts w:ascii="Times New Roman" w:hAnsi="Times New Roman" w:hint="eastAsia"/>
                <w:noProof w:val="0"/>
                <w:sz w:val="20"/>
                <w:lang w:val="en-US" w:eastAsia="zh-CN"/>
              </w:rPr>
              <w:t xml:space="preserve">RRC_INACTIVE state: </w:t>
            </w:r>
          </w:p>
          <w:p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>NR-DL-PRS-ProcessingCapability-r16 ::= SEQUENCE {</w:t>
            </w:r>
          </w:p>
          <w:p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prs-ProcessingCapabilityBandList-r16</w:t>
            </w:r>
            <w:r w:rsidRPr="00D953A3">
              <w:tab/>
              <w:t>SEQUENCE (SIZE (1..nrMaxBands-r16)) OF</w:t>
            </w:r>
          </w:p>
          <w:p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  <w:t>PRS-ProcessingCapabilityPerBand-r16,</w:t>
            </w:r>
          </w:p>
          <w:p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maxSupportedFreqLayers-r16</w:t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  <w:t>INTEGER (1..4),</w:t>
            </w:r>
          </w:p>
          <w:p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simulLTE-NR-PRS-r16</w:t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</w:r>
            <w:r w:rsidRPr="00D953A3">
              <w:tab/>
              <w:t>ENUMERATED { supported }</w:t>
            </w:r>
            <w:r w:rsidRPr="00D953A3">
              <w:tab/>
            </w:r>
            <w:r w:rsidRPr="00D953A3">
              <w:tab/>
              <w:t>OPTIONAL,</w:t>
            </w:r>
          </w:p>
          <w:p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...,</w:t>
            </w:r>
          </w:p>
          <w:p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[[</w:t>
            </w:r>
          </w:p>
          <w:p w:rsidR="00BC29ED" w:rsidRPr="00A75364" w:rsidRDefault="00BC29ED" w:rsidP="00BC29ED">
            <w:pPr>
              <w:pStyle w:val="PL"/>
              <w:shd w:val="clear" w:color="auto" w:fill="E6E6E6"/>
              <w:rPr>
                <w:highlight w:val="yellow"/>
              </w:rPr>
            </w:pPr>
            <w:r w:rsidRPr="00D953A3">
              <w:tab/>
            </w:r>
            <w:bookmarkStart w:id="12" w:name="OLE_LINK11"/>
            <w:bookmarkStart w:id="13" w:name="OLE_LINK12"/>
            <w:r w:rsidRPr="00A75364">
              <w:rPr>
                <w:highlight w:val="yellow"/>
              </w:rPr>
              <w:t>supportedDL-PRS-ProcessingSamples-RRC-Inactive-r17</w:t>
            </w:r>
          </w:p>
          <w:p w:rsidR="00BC29ED" w:rsidRPr="00D953A3" w:rsidRDefault="00BC29ED" w:rsidP="00BC29ED">
            <w:pPr>
              <w:pStyle w:val="PL"/>
              <w:shd w:val="clear" w:color="auto" w:fill="E6E6E6"/>
            </w:pP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  <w:t>ENUMERATED { m1, m2, ... }</w:t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  <w:t>OPTIONAL</w:t>
            </w:r>
          </w:p>
          <w:bookmarkEnd w:id="12"/>
          <w:bookmarkEnd w:id="13"/>
          <w:p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ab/>
              <w:t>]]</w:t>
            </w:r>
          </w:p>
          <w:p w:rsidR="00BC29ED" w:rsidRPr="00D953A3" w:rsidRDefault="00BC29ED" w:rsidP="00BC29ED">
            <w:pPr>
              <w:pStyle w:val="PL"/>
              <w:shd w:val="clear" w:color="auto" w:fill="E6E6E6"/>
            </w:pPr>
            <w:r w:rsidRPr="00D953A3">
              <w:t>}</w:t>
            </w:r>
          </w:p>
          <w:p w:rsidR="00BC29ED" w:rsidRDefault="00BC29ED" w:rsidP="0077742B">
            <w:pPr>
              <w:rPr>
                <w:lang w:val="en-US" w:eastAsia="zh-CN"/>
              </w:rPr>
            </w:pPr>
          </w:p>
          <w:p w:rsidR="000B1257" w:rsidRDefault="000B1257" w:rsidP="0077742B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RRC_CONNECTED state: </w:t>
            </w:r>
          </w:p>
          <w:p w:rsidR="00A75364" w:rsidRDefault="00A75364" w:rsidP="00A75364">
            <w:pPr>
              <w:pStyle w:val="PL"/>
              <w:shd w:val="clear" w:color="auto" w:fill="E6E6E6"/>
              <w:rPr>
                <w:lang w:eastAsia="zh-CN"/>
              </w:rPr>
            </w:pPr>
            <w:r w:rsidRPr="00D953A3">
              <w:t>PRS-ProcessingCapabilityPerBand-r16 ::= SEQUENCE {</w:t>
            </w:r>
          </w:p>
          <w:p w:rsidR="00A75364" w:rsidRPr="00D953A3" w:rsidRDefault="00A75364" w:rsidP="00A75364">
            <w:pPr>
              <w:pStyle w:val="PL"/>
              <w:shd w:val="clear" w:color="auto" w:fill="E6E6E6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A75364" w:rsidRDefault="00A75364" w:rsidP="00A75364">
            <w:pPr>
              <w:pStyle w:val="PL"/>
              <w:shd w:val="clear" w:color="auto" w:fill="E6E6E6"/>
              <w:rPr>
                <w:lang w:eastAsia="zh-CN"/>
              </w:rPr>
            </w:pPr>
            <w:r w:rsidRPr="00D953A3">
              <w:tab/>
            </w:r>
            <w:r w:rsidRPr="00A75364">
              <w:rPr>
                <w:highlight w:val="yellow"/>
              </w:rPr>
              <w:t>supportedDL-PRS-ProcessingSamples-r17</w:t>
            </w:r>
            <w:r w:rsidRPr="00A75364">
              <w:rPr>
                <w:highlight w:val="yellow"/>
              </w:rPr>
              <w:tab/>
              <w:t>ENUMERATED { supported }</w:t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</w:r>
            <w:r w:rsidRPr="00A75364">
              <w:rPr>
                <w:highlight w:val="yellow"/>
              </w:rPr>
              <w:tab/>
              <w:t>OPTIONAL,</w:t>
            </w:r>
          </w:p>
          <w:p w:rsidR="00A75364" w:rsidRPr="00A75364" w:rsidRDefault="00A75364" w:rsidP="00A75364">
            <w:pPr>
              <w:pStyle w:val="PL"/>
              <w:shd w:val="clear" w:color="auto" w:fill="E6E6E6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A75364" w:rsidRPr="000B1257" w:rsidRDefault="00A75364" w:rsidP="000B1257">
            <w:pPr>
              <w:pStyle w:val="PL"/>
              <w:shd w:val="clear" w:color="auto" w:fill="E6E6E6"/>
              <w:rPr>
                <w:lang w:eastAsia="zh-CN"/>
              </w:rPr>
            </w:pPr>
            <w:r w:rsidRPr="00D953A3">
              <w:t>}</w:t>
            </w:r>
          </w:p>
        </w:tc>
      </w:tr>
    </w:tbl>
    <w:p w:rsidR="0077742B" w:rsidRDefault="00830C7D" w:rsidP="009B6F3A">
      <w:pPr>
        <w:spacing w:beforeLines="100" w:before="240" w:after="120"/>
        <w:rPr>
          <w:szCs w:val="22"/>
          <w:lang w:eastAsia="zh-CN"/>
        </w:rPr>
      </w:pPr>
      <w:r w:rsidRPr="0075318D">
        <w:rPr>
          <w:rFonts w:hint="eastAsia"/>
          <w:lang w:val="en-US" w:eastAsia="zh-CN"/>
        </w:rPr>
        <w:lastRenderedPageBreak/>
        <w:t>RAN4</w:t>
      </w:r>
      <w:r w:rsidR="009A2DA8" w:rsidRPr="0075318D">
        <w:rPr>
          <w:rFonts w:hint="eastAsia"/>
          <w:lang w:val="en-US" w:eastAsia="zh-CN"/>
        </w:rPr>
        <w:t xml:space="preserve"> </w:t>
      </w:r>
      <w:r w:rsidR="0077742B" w:rsidRPr="0075318D">
        <w:rPr>
          <w:szCs w:val="22"/>
        </w:rPr>
        <w:t>kindly asks RAN</w:t>
      </w:r>
      <w:r w:rsidR="0077742B" w:rsidRPr="0075318D">
        <w:rPr>
          <w:rFonts w:hint="eastAsia"/>
          <w:szCs w:val="22"/>
          <w:lang w:eastAsia="zh-CN"/>
        </w:rPr>
        <w:t>2</w:t>
      </w:r>
      <w:r w:rsidR="0077742B" w:rsidRPr="0075318D">
        <w:rPr>
          <w:szCs w:val="22"/>
        </w:rPr>
        <w:t xml:space="preserve"> to </w:t>
      </w:r>
      <w:r w:rsidR="00A36338" w:rsidRPr="0075318D">
        <w:rPr>
          <w:rFonts w:hint="eastAsia"/>
          <w:szCs w:val="22"/>
          <w:lang w:eastAsia="zh-CN"/>
        </w:rPr>
        <w:t xml:space="preserve">update the </w:t>
      </w:r>
      <w:r w:rsidR="001F63AD" w:rsidRPr="0075318D">
        <w:rPr>
          <w:rFonts w:hint="eastAsia"/>
          <w:szCs w:val="22"/>
          <w:lang w:eastAsia="zh-CN"/>
        </w:rPr>
        <w:t>capability</w:t>
      </w:r>
      <w:r w:rsidR="00A36338" w:rsidRPr="0075318D">
        <w:rPr>
          <w:rFonts w:hint="eastAsia"/>
          <w:szCs w:val="22"/>
          <w:lang w:eastAsia="zh-CN"/>
        </w:rPr>
        <w:t xml:space="preserve"> of </w:t>
      </w:r>
      <w:proofErr w:type="spellStart"/>
      <w:r w:rsidR="000B1257" w:rsidRPr="0075318D">
        <w:rPr>
          <w:i/>
        </w:rPr>
        <w:t>supportedDL</w:t>
      </w:r>
      <w:proofErr w:type="spellEnd"/>
      <w:r w:rsidR="000B1257" w:rsidRPr="0075318D">
        <w:rPr>
          <w:i/>
        </w:rPr>
        <w:t>-PRS-</w:t>
      </w:r>
      <w:proofErr w:type="spellStart"/>
      <w:r w:rsidR="000B1257" w:rsidRPr="0075318D">
        <w:rPr>
          <w:i/>
        </w:rPr>
        <w:t>ProcessingSamples</w:t>
      </w:r>
      <w:proofErr w:type="spellEnd"/>
      <w:r w:rsidR="000B1257" w:rsidRPr="0075318D">
        <w:rPr>
          <w:i/>
        </w:rPr>
        <w:t xml:space="preserve">-RRC-Inactive </w:t>
      </w:r>
      <w:r w:rsidR="000B1257" w:rsidRPr="0075318D">
        <w:rPr>
          <w:rFonts w:hint="eastAsia"/>
          <w:lang w:eastAsia="zh-CN"/>
        </w:rPr>
        <w:t xml:space="preserve">in RRC_INACTIVE </w:t>
      </w:r>
      <w:r w:rsidR="00A97D81" w:rsidRPr="0075318D">
        <w:rPr>
          <w:rFonts w:hint="eastAsia"/>
          <w:lang w:eastAsia="zh-CN"/>
        </w:rPr>
        <w:t xml:space="preserve">to </w:t>
      </w:r>
      <w:r w:rsidR="008354B4" w:rsidRPr="0075318D">
        <w:rPr>
          <w:rFonts w:hint="eastAsia"/>
          <w:lang w:eastAsia="zh-CN"/>
        </w:rPr>
        <w:t>keep alignment with</w:t>
      </w:r>
      <w:r w:rsidR="000B1257" w:rsidRPr="0075318D">
        <w:rPr>
          <w:i/>
        </w:rPr>
        <w:t xml:space="preserve"> </w:t>
      </w:r>
      <w:proofErr w:type="spellStart"/>
      <w:r w:rsidR="000B1257" w:rsidRPr="0075318D">
        <w:rPr>
          <w:i/>
        </w:rPr>
        <w:t>supportedDL</w:t>
      </w:r>
      <w:proofErr w:type="spellEnd"/>
      <w:r w:rsidR="000B1257" w:rsidRPr="0075318D">
        <w:rPr>
          <w:i/>
        </w:rPr>
        <w:t>-PRS-</w:t>
      </w:r>
      <w:proofErr w:type="spellStart"/>
      <w:r w:rsidR="000B1257" w:rsidRPr="0075318D">
        <w:rPr>
          <w:i/>
        </w:rPr>
        <w:t>ProcessingSamples</w:t>
      </w:r>
      <w:proofErr w:type="spellEnd"/>
      <w:r w:rsidR="000B1257" w:rsidRPr="0075318D">
        <w:rPr>
          <w:rFonts w:hint="eastAsia"/>
          <w:lang w:eastAsia="zh-CN"/>
        </w:rPr>
        <w:t xml:space="preserve"> in RRC_CONNECTED</w:t>
      </w:r>
      <w:r w:rsidR="00794848" w:rsidRPr="0075318D">
        <w:rPr>
          <w:rFonts w:hint="eastAsia"/>
          <w:lang w:eastAsia="zh-CN"/>
        </w:rPr>
        <w:t xml:space="preserve"> i.e.</w:t>
      </w:r>
      <w:r w:rsidR="00794848" w:rsidRPr="0075318D">
        <w:rPr>
          <w:rFonts w:hint="eastAsia"/>
          <w:szCs w:val="22"/>
          <w:lang w:eastAsia="zh-CN"/>
        </w:rPr>
        <w:t xml:space="preserve"> update the capability of </w:t>
      </w:r>
      <w:proofErr w:type="spellStart"/>
      <w:r w:rsidR="00794848" w:rsidRPr="0075318D">
        <w:rPr>
          <w:i/>
        </w:rPr>
        <w:t>supportedDL</w:t>
      </w:r>
      <w:proofErr w:type="spellEnd"/>
      <w:r w:rsidR="00794848" w:rsidRPr="0075318D">
        <w:rPr>
          <w:i/>
        </w:rPr>
        <w:t>-PRS-</w:t>
      </w:r>
      <w:proofErr w:type="spellStart"/>
      <w:r w:rsidR="00794848" w:rsidRPr="0075318D">
        <w:rPr>
          <w:i/>
        </w:rPr>
        <w:t>ProcessingSamples</w:t>
      </w:r>
      <w:proofErr w:type="spellEnd"/>
      <w:r w:rsidR="00794848" w:rsidRPr="0075318D">
        <w:rPr>
          <w:i/>
        </w:rPr>
        <w:t xml:space="preserve">-RRC-Inactive </w:t>
      </w:r>
      <w:r w:rsidR="00794848" w:rsidRPr="0075318D">
        <w:rPr>
          <w:rFonts w:hint="eastAsia"/>
          <w:lang w:eastAsia="zh-CN"/>
        </w:rPr>
        <w:t>in RRC_INACTIVE to per band and optionally report {</w:t>
      </w:r>
      <w:r w:rsidR="00794848" w:rsidRPr="0075318D">
        <w:rPr>
          <w:lang w:eastAsia="zh-CN"/>
        </w:rPr>
        <w:t>supported</w:t>
      </w:r>
      <w:r w:rsidR="00794848" w:rsidRPr="0075318D">
        <w:rPr>
          <w:rFonts w:hint="eastAsia"/>
          <w:lang w:eastAsia="zh-CN"/>
        </w:rPr>
        <w:t>}</w:t>
      </w:r>
      <w:r w:rsidR="0077742B" w:rsidRPr="0075318D">
        <w:rPr>
          <w:rFonts w:hint="eastAsia"/>
          <w:szCs w:val="22"/>
          <w:lang w:eastAsia="zh-CN"/>
        </w:rPr>
        <w:t>.</w:t>
      </w:r>
      <w:r w:rsidR="0077742B">
        <w:rPr>
          <w:rFonts w:hint="eastAsia"/>
          <w:szCs w:val="22"/>
          <w:lang w:eastAsia="zh-CN"/>
        </w:rPr>
        <w:t xml:space="preserve"> </w:t>
      </w:r>
      <w:bookmarkStart w:id="14" w:name="_GoBack"/>
      <w:bookmarkEnd w:id="14"/>
    </w:p>
    <w:p w:rsidR="00946CF1" w:rsidRPr="000B1257" w:rsidRDefault="00946CF1" w:rsidP="009B6F3A">
      <w:pPr>
        <w:spacing w:beforeLines="100" w:before="240" w:after="120"/>
        <w:rPr>
          <w:lang w:val="en-US" w:eastAsia="zh-CN"/>
        </w:rPr>
      </w:pPr>
    </w:p>
    <w:p w:rsidR="0077742B" w:rsidRDefault="0077742B" w:rsidP="0077742B">
      <w:pPr>
        <w:pStyle w:val="1"/>
      </w:pPr>
      <w:r>
        <w:t>2</w:t>
      </w:r>
      <w:r>
        <w:tab/>
        <w:t>Actions</w:t>
      </w:r>
    </w:p>
    <w:p w:rsidR="0077742B" w:rsidRDefault="0077742B" w:rsidP="0077742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2:</w:t>
      </w:r>
      <w:r>
        <w:rPr>
          <w:rFonts w:ascii="Arial" w:hAnsi="Arial" w:cs="Arial"/>
          <w:b/>
        </w:rPr>
        <w:t xml:space="preserve"> </w:t>
      </w:r>
    </w:p>
    <w:p w:rsidR="0077742B" w:rsidRDefault="0077742B" w:rsidP="0077742B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B0A47" w:rsidRPr="00E51836">
        <w:rPr>
          <w:szCs w:val="22"/>
        </w:rPr>
        <w:t xml:space="preserve">RAN4 </w:t>
      </w:r>
      <w:r w:rsidR="0041480F" w:rsidRPr="00E51836">
        <w:rPr>
          <w:szCs w:val="22"/>
        </w:rPr>
        <w:t>kindly asks RAN</w:t>
      </w:r>
      <w:r w:rsidR="0041480F">
        <w:rPr>
          <w:rFonts w:hint="eastAsia"/>
          <w:szCs w:val="22"/>
          <w:lang w:eastAsia="zh-CN"/>
        </w:rPr>
        <w:t>2</w:t>
      </w:r>
      <w:r w:rsidR="0041480F" w:rsidRPr="00E51836">
        <w:rPr>
          <w:szCs w:val="22"/>
        </w:rPr>
        <w:t xml:space="preserve"> to </w:t>
      </w:r>
      <w:r w:rsidR="0041480F">
        <w:rPr>
          <w:rFonts w:hint="eastAsia"/>
          <w:szCs w:val="22"/>
          <w:lang w:eastAsia="zh-CN"/>
        </w:rPr>
        <w:t xml:space="preserve">update the </w:t>
      </w:r>
      <w:r w:rsidR="006573D5">
        <w:rPr>
          <w:rFonts w:hint="eastAsia"/>
          <w:szCs w:val="22"/>
          <w:lang w:eastAsia="zh-CN"/>
        </w:rPr>
        <w:t>capability</w:t>
      </w:r>
      <w:r w:rsidR="0041480F">
        <w:rPr>
          <w:rFonts w:hint="eastAsia"/>
          <w:szCs w:val="22"/>
          <w:lang w:eastAsia="zh-CN"/>
        </w:rPr>
        <w:t xml:space="preserve"> of </w:t>
      </w:r>
      <w:proofErr w:type="spellStart"/>
      <w:r w:rsidR="0041480F" w:rsidRPr="003A172E">
        <w:rPr>
          <w:i/>
        </w:rPr>
        <w:t>supportedDL</w:t>
      </w:r>
      <w:proofErr w:type="spellEnd"/>
      <w:r w:rsidR="0041480F" w:rsidRPr="003A172E">
        <w:rPr>
          <w:i/>
        </w:rPr>
        <w:t>-PRS-</w:t>
      </w:r>
      <w:proofErr w:type="spellStart"/>
      <w:r w:rsidR="0041480F" w:rsidRPr="003A172E">
        <w:rPr>
          <w:i/>
        </w:rPr>
        <w:t>ProcessingSamples</w:t>
      </w:r>
      <w:proofErr w:type="spellEnd"/>
      <w:r w:rsidR="0041480F" w:rsidRPr="003A172E">
        <w:rPr>
          <w:i/>
        </w:rPr>
        <w:t>-RRC-Inactive</w:t>
      </w:r>
      <w:r w:rsidR="0041480F" w:rsidRPr="00F27D66">
        <w:rPr>
          <w:i/>
        </w:rPr>
        <w:t xml:space="preserve"> </w:t>
      </w:r>
      <w:r w:rsidR="0041480F" w:rsidRPr="000B1257">
        <w:rPr>
          <w:rFonts w:hint="eastAsia"/>
          <w:lang w:eastAsia="zh-CN"/>
        </w:rPr>
        <w:t xml:space="preserve">in RRC_INACTIVE </w:t>
      </w:r>
      <w:r w:rsidR="0041480F" w:rsidRPr="00117FA7">
        <w:rPr>
          <w:rFonts w:hint="eastAsia"/>
          <w:lang w:eastAsia="zh-CN"/>
        </w:rPr>
        <w:t>to</w:t>
      </w:r>
      <w:r w:rsidR="0041480F" w:rsidRPr="00117FA7">
        <w:rPr>
          <w:rFonts w:hint="eastAsia"/>
        </w:rPr>
        <w:t xml:space="preserve"> </w:t>
      </w:r>
      <w:r w:rsidR="0041480F">
        <w:rPr>
          <w:rFonts w:hint="eastAsia"/>
          <w:lang w:eastAsia="zh-CN"/>
        </w:rPr>
        <w:t>keep alignment with</w:t>
      </w:r>
      <w:r w:rsidR="0041480F" w:rsidRPr="000B1257">
        <w:rPr>
          <w:i/>
        </w:rPr>
        <w:t xml:space="preserve"> </w:t>
      </w:r>
      <w:proofErr w:type="spellStart"/>
      <w:r w:rsidR="0041480F" w:rsidRPr="00F27D66">
        <w:rPr>
          <w:i/>
        </w:rPr>
        <w:t>supportedDL</w:t>
      </w:r>
      <w:proofErr w:type="spellEnd"/>
      <w:r w:rsidR="0041480F" w:rsidRPr="00F27D66">
        <w:rPr>
          <w:i/>
        </w:rPr>
        <w:t>-PRS-</w:t>
      </w:r>
      <w:proofErr w:type="spellStart"/>
      <w:r w:rsidR="0041480F" w:rsidRPr="00F27D66">
        <w:rPr>
          <w:i/>
        </w:rPr>
        <w:t>ProcessingSamples</w:t>
      </w:r>
      <w:proofErr w:type="spellEnd"/>
      <w:r w:rsidR="0041480F" w:rsidRPr="000B1257">
        <w:rPr>
          <w:rFonts w:hint="eastAsia"/>
          <w:lang w:eastAsia="zh-CN"/>
        </w:rPr>
        <w:t xml:space="preserve"> in RRC_CONNECTED</w:t>
      </w:r>
      <w:r w:rsidR="006B0A47">
        <w:rPr>
          <w:rFonts w:hint="eastAsia"/>
          <w:szCs w:val="22"/>
          <w:lang w:eastAsia="zh-CN"/>
        </w:rPr>
        <w:t>.</w:t>
      </w:r>
    </w:p>
    <w:p w:rsidR="0077742B" w:rsidRPr="002322D3" w:rsidRDefault="0077742B" w:rsidP="0077742B">
      <w:pPr>
        <w:spacing w:after="120"/>
        <w:ind w:left="993" w:hanging="993"/>
        <w:rPr>
          <w:i/>
          <w:iCs/>
          <w:color w:val="0070C0"/>
          <w:lang w:eastAsia="zh-CN"/>
        </w:rPr>
      </w:pPr>
    </w:p>
    <w:p w:rsidR="0077742B" w:rsidRDefault="0077742B" w:rsidP="0077742B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77742B" w:rsidRDefault="0077742B" w:rsidP="0077742B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4bis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October 10</w:t>
      </w:r>
      <w:r w:rsidRPr="00F6342B">
        <w:t xml:space="preserve"> – </w:t>
      </w:r>
      <w:r>
        <w:rPr>
          <w:rFonts w:hint="eastAsia"/>
          <w:lang w:eastAsia="zh-CN"/>
        </w:rPr>
        <w:t>October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:rsidR="0077742B" w:rsidRPr="005460EA" w:rsidRDefault="0077742B" w:rsidP="0077742B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5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November 14</w:t>
      </w:r>
      <w:r w:rsidRPr="00F6342B">
        <w:t xml:space="preserve"> – </w:t>
      </w:r>
      <w:r>
        <w:rPr>
          <w:rFonts w:hint="eastAsia"/>
          <w:lang w:eastAsia="zh-CN"/>
        </w:rPr>
        <w:t>November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</w:r>
      <w:r w:rsidR="009E278F">
        <w:rPr>
          <w:rFonts w:hint="eastAsia"/>
          <w:lang w:eastAsia="zh-CN"/>
        </w:rPr>
        <w:t>Europe</w:t>
      </w:r>
    </w:p>
    <w:p w:rsidR="0077742B" w:rsidRPr="0077742B" w:rsidRDefault="0077742B" w:rsidP="0077742B">
      <w:pPr>
        <w:rPr>
          <w:lang w:eastAsia="zh-CN"/>
        </w:rPr>
      </w:pPr>
    </w:p>
    <w:sectPr w:rsidR="0077742B" w:rsidRPr="0077742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EE7" w:rsidRDefault="00403EE7">
      <w:r>
        <w:separator/>
      </w:r>
    </w:p>
  </w:endnote>
  <w:endnote w:type="continuationSeparator" w:id="0">
    <w:p w:rsidR="00403EE7" w:rsidRDefault="00403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F60" w:rsidRDefault="003C2F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EE7" w:rsidRDefault="00403EE7">
      <w:r>
        <w:separator/>
      </w:r>
    </w:p>
  </w:footnote>
  <w:footnote w:type="continuationSeparator" w:id="0">
    <w:p w:rsidR="00403EE7" w:rsidRDefault="00403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D094333"/>
    <w:multiLevelType w:val="hybridMultilevel"/>
    <w:tmpl w:val="410CF8EC"/>
    <w:lvl w:ilvl="0" w:tplc="F4006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023775"/>
    <w:multiLevelType w:val="hybridMultilevel"/>
    <w:tmpl w:val="87847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F246ACA"/>
    <w:multiLevelType w:val="hybridMultilevel"/>
    <w:tmpl w:val="4622E69A"/>
    <w:lvl w:ilvl="0" w:tplc="A934B8A2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7">
    <w:nsid w:val="24063E96"/>
    <w:multiLevelType w:val="hybridMultilevel"/>
    <w:tmpl w:val="98047FFC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4168FB"/>
    <w:multiLevelType w:val="hybridMultilevel"/>
    <w:tmpl w:val="5240D99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5E2620E"/>
    <w:multiLevelType w:val="hybridMultilevel"/>
    <w:tmpl w:val="0D30361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2">
    <w:nsid w:val="400007DE"/>
    <w:multiLevelType w:val="hybridMultilevel"/>
    <w:tmpl w:val="1942392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0D32363"/>
    <w:multiLevelType w:val="hybridMultilevel"/>
    <w:tmpl w:val="A7B8C92E"/>
    <w:lvl w:ilvl="0" w:tplc="4BF0974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12323B8"/>
    <w:multiLevelType w:val="hybridMultilevel"/>
    <w:tmpl w:val="6C7E7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98A7241"/>
    <w:multiLevelType w:val="multilevel"/>
    <w:tmpl w:val="498A72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8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0F47E2"/>
    <w:multiLevelType w:val="hybridMultilevel"/>
    <w:tmpl w:val="0F86D45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143081D"/>
    <w:multiLevelType w:val="hybridMultilevel"/>
    <w:tmpl w:val="E2EE7C5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F95794C"/>
    <w:multiLevelType w:val="hybridMultilevel"/>
    <w:tmpl w:val="6F0466F0"/>
    <w:lvl w:ilvl="0" w:tplc="00000065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46B054A"/>
    <w:multiLevelType w:val="hybridMultilevel"/>
    <w:tmpl w:val="50043A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A2F2B6B"/>
    <w:multiLevelType w:val="hybridMultilevel"/>
    <w:tmpl w:val="73529F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0F3DF6"/>
    <w:multiLevelType w:val="hybridMultilevel"/>
    <w:tmpl w:val="E6C821C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C6E69B6"/>
    <w:multiLevelType w:val="hybridMultilevel"/>
    <w:tmpl w:val="7722D9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7E5D06B1"/>
    <w:multiLevelType w:val="hybridMultilevel"/>
    <w:tmpl w:val="05A60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6B7A50"/>
    <w:multiLevelType w:val="hybridMultilevel"/>
    <w:tmpl w:val="CC1A7E8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9"/>
  </w:num>
  <w:num w:numId="6">
    <w:abstractNumId w:val="4"/>
  </w:num>
  <w:num w:numId="7">
    <w:abstractNumId w:val="6"/>
  </w:num>
  <w:num w:numId="8">
    <w:abstractNumId w:val="27"/>
  </w:num>
  <w:num w:numId="9">
    <w:abstractNumId w:val="20"/>
  </w:num>
  <w:num w:numId="10">
    <w:abstractNumId w:val="22"/>
  </w:num>
  <w:num w:numId="11">
    <w:abstractNumId w:val="31"/>
  </w:num>
  <w:num w:numId="12">
    <w:abstractNumId w:val="32"/>
  </w:num>
  <w:num w:numId="13">
    <w:abstractNumId w:val="21"/>
  </w:num>
  <w:num w:numId="14">
    <w:abstractNumId w:val="10"/>
  </w:num>
  <w:num w:numId="15">
    <w:abstractNumId w:val="29"/>
  </w:num>
  <w:num w:numId="16">
    <w:abstractNumId w:val="28"/>
  </w:num>
  <w:num w:numId="17">
    <w:abstractNumId w:val="14"/>
  </w:num>
  <w:num w:numId="18">
    <w:abstractNumId w:val="8"/>
  </w:num>
  <w:num w:numId="19">
    <w:abstractNumId w:val="2"/>
  </w:num>
  <w:num w:numId="20">
    <w:abstractNumId w:val="24"/>
  </w:num>
  <w:num w:numId="21">
    <w:abstractNumId w:val="7"/>
  </w:num>
  <w:num w:numId="22">
    <w:abstractNumId w:val="17"/>
  </w:num>
  <w:num w:numId="23">
    <w:abstractNumId w:val="0"/>
  </w:num>
  <w:num w:numId="24">
    <w:abstractNumId w:val="3"/>
  </w:num>
  <w:num w:numId="25">
    <w:abstractNumId w:val="13"/>
  </w:num>
  <w:num w:numId="26">
    <w:abstractNumId w:val="23"/>
  </w:num>
  <w:num w:numId="27">
    <w:abstractNumId w:val="16"/>
  </w:num>
  <w:num w:numId="28">
    <w:abstractNumId w:val="18"/>
  </w:num>
  <w:num w:numId="29">
    <w:abstractNumId w:val="9"/>
  </w:num>
  <w:num w:numId="30">
    <w:abstractNumId w:val="26"/>
  </w:num>
  <w:num w:numId="31">
    <w:abstractNumId w:val="1"/>
  </w:num>
  <w:num w:numId="32">
    <w:abstractNumId w:val="12"/>
  </w:num>
  <w:num w:numId="33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739"/>
    <w:rsid w:val="00001845"/>
    <w:rsid w:val="00001BD8"/>
    <w:rsid w:val="00001C79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EC2"/>
    <w:rsid w:val="00010291"/>
    <w:rsid w:val="00011D5E"/>
    <w:rsid w:val="000124CB"/>
    <w:rsid w:val="0001490C"/>
    <w:rsid w:val="00014AC9"/>
    <w:rsid w:val="000152F1"/>
    <w:rsid w:val="0001564F"/>
    <w:rsid w:val="00015E1E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583D"/>
    <w:rsid w:val="000276E1"/>
    <w:rsid w:val="00030A5F"/>
    <w:rsid w:val="00031366"/>
    <w:rsid w:val="000314B9"/>
    <w:rsid w:val="00031509"/>
    <w:rsid w:val="00031A0C"/>
    <w:rsid w:val="00031B37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259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40B"/>
    <w:rsid w:val="0005652E"/>
    <w:rsid w:val="00056E24"/>
    <w:rsid w:val="00060586"/>
    <w:rsid w:val="00060C14"/>
    <w:rsid w:val="00060D43"/>
    <w:rsid w:val="00061385"/>
    <w:rsid w:val="00061573"/>
    <w:rsid w:val="0006185D"/>
    <w:rsid w:val="00061A7F"/>
    <w:rsid w:val="00061E69"/>
    <w:rsid w:val="00062479"/>
    <w:rsid w:val="000639CC"/>
    <w:rsid w:val="00064334"/>
    <w:rsid w:val="000644F9"/>
    <w:rsid w:val="00064858"/>
    <w:rsid w:val="00065C1E"/>
    <w:rsid w:val="0006637E"/>
    <w:rsid w:val="00066D83"/>
    <w:rsid w:val="000707A2"/>
    <w:rsid w:val="00070DF9"/>
    <w:rsid w:val="00070EA7"/>
    <w:rsid w:val="00071991"/>
    <w:rsid w:val="00071C1C"/>
    <w:rsid w:val="00071F3B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31DF"/>
    <w:rsid w:val="00083FFB"/>
    <w:rsid w:val="000847D2"/>
    <w:rsid w:val="00084913"/>
    <w:rsid w:val="00084AD3"/>
    <w:rsid w:val="00085202"/>
    <w:rsid w:val="0008537B"/>
    <w:rsid w:val="000863AE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62DC"/>
    <w:rsid w:val="00096AEC"/>
    <w:rsid w:val="0009736B"/>
    <w:rsid w:val="00097812"/>
    <w:rsid w:val="000979DA"/>
    <w:rsid w:val="000A05CE"/>
    <w:rsid w:val="000A0AD4"/>
    <w:rsid w:val="000A1411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1257"/>
    <w:rsid w:val="000B26BD"/>
    <w:rsid w:val="000B2F7A"/>
    <w:rsid w:val="000B3288"/>
    <w:rsid w:val="000B4183"/>
    <w:rsid w:val="000B444F"/>
    <w:rsid w:val="000B5238"/>
    <w:rsid w:val="000B5F1C"/>
    <w:rsid w:val="000B6761"/>
    <w:rsid w:val="000B6E8A"/>
    <w:rsid w:val="000B78F0"/>
    <w:rsid w:val="000C1358"/>
    <w:rsid w:val="000C1957"/>
    <w:rsid w:val="000C240E"/>
    <w:rsid w:val="000C3782"/>
    <w:rsid w:val="000C39DB"/>
    <w:rsid w:val="000C3A92"/>
    <w:rsid w:val="000C40D0"/>
    <w:rsid w:val="000C42A5"/>
    <w:rsid w:val="000C54D4"/>
    <w:rsid w:val="000C58C4"/>
    <w:rsid w:val="000C5FDE"/>
    <w:rsid w:val="000C71A0"/>
    <w:rsid w:val="000C7B3F"/>
    <w:rsid w:val="000C7E45"/>
    <w:rsid w:val="000D04A1"/>
    <w:rsid w:val="000D04D9"/>
    <w:rsid w:val="000D0C71"/>
    <w:rsid w:val="000D13D1"/>
    <w:rsid w:val="000D373C"/>
    <w:rsid w:val="000D3D6E"/>
    <w:rsid w:val="000D5A76"/>
    <w:rsid w:val="000D5CBC"/>
    <w:rsid w:val="000D6A9F"/>
    <w:rsid w:val="000E03E5"/>
    <w:rsid w:val="000E108E"/>
    <w:rsid w:val="000E1572"/>
    <w:rsid w:val="000E2726"/>
    <w:rsid w:val="000E3E41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819"/>
    <w:rsid w:val="000F2D74"/>
    <w:rsid w:val="000F30CA"/>
    <w:rsid w:val="000F3956"/>
    <w:rsid w:val="000F3FDC"/>
    <w:rsid w:val="000F41FA"/>
    <w:rsid w:val="000F4FB2"/>
    <w:rsid w:val="000F5559"/>
    <w:rsid w:val="000F5D40"/>
    <w:rsid w:val="000F6088"/>
    <w:rsid w:val="000F6527"/>
    <w:rsid w:val="000F6952"/>
    <w:rsid w:val="000F7D38"/>
    <w:rsid w:val="0010032A"/>
    <w:rsid w:val="00100EEF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8FB"/>
    <w:rsid w:val="00115C80"/>
    <w:rsid w:val="0011695F"/>
    <w:rsid w:val="00116D6A"/>
    <w:rsid w:val="00116F1F"/>
    <w:rsid w:val="00117FA7"/>
    <w:rsid w:val="00120291"/>
    <w:rsid w:val="0012110B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60FF6"/>
    <w:rsid w:val="001610F1"/>
    <w:rsid w:val="001622F9"/>
    <w:rsid w:val="001625A0"/>
    <w:rsid w:val="00162C05"/>
    <w:rsid w:val="00162C5A"/>
    <w:rsid w:val="00163741"/>
    <w:rsid w:val="00163F8B"/>
    <w:rsid w:val="0016492E"/>
    <w:rsid w:val="00164D20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31F5"/>
    <w:rsid w:val="001732F9"/>
    <w:rsid w:val="001735C2"/>
    <w:rsid w:val="0017396D"/>
    <w:rsid w:val="001750CD"/>
    <w:rsid w:val="001750E1"/>
    <w:rsid w:val="00175612"/>
    <w:rsid w:val="001769D3"/>
    <w:rsid w:val="00176C08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C8E"/>
    <w:rsid w:val="00185DC1"/>
    <w:rsid w:val="00185FB4"/>
    <w:rsid w:val="0018602D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A182F"/>
    <w:rsid w:val="001A1AD5"/>
    <w:rsid w:val="001A2BCB"/>
    <w:rsid w:val="001A3425"/>
    <w:rsid w:val="001A39EC"/>
    <w:rsid w:val="001A3E41"/>
    <w:rsid w:val="001A46B0"/>
    <w:rsid w:val="001A490C"/>
    <w:rsid w:val="001A5294"/>
    <w:rsid w:val="001A5B7C"/>
    <w:rsid w:val="001A5F31"/>
    <w:rsid w:val="001A65A5"/>
    <w:rsid w:val="001A6AF6"/>
    <w:rsid w:val="001A6C50"/>
    <w:rsid w:val="001A7125"/>
    <w:rsid w:val="001A76CD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6B7B"/>
    <w:rsid w:val="001B70B3"/>
    <w:rsid w:val="001B73FD"/>
    <w:rsid w:val="001C1AE0"/>
    <w:rsid w:val="001C1C99"/>
    <w:rsid w:val="001C1CF5"/>
    <w:rsid w:val="001C29B4"/>
    <w:rsid w:val="001C29E5"/>
    <w:rsid w:val="001C41B8"/>
    <w:rsid w:val="001C4306"/>
    <w:rsid w:val="001C4F1D"/>
    <w:rsid w:val="001C53A3"/>
    <w:rsid w:val="001C548B"/>
    <w:rsid w:val="001C6CF9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63CD"/>
    <w:rsid w:val="001E779F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63AD"/>
    <w:rsid w:val="001F7F8A"/>
    <w:rsid w:val="0020091B"/>
    <w:rsid w:val="00201609"/>
    <w:rsid w:val="002019FB"/>
    <w:rsid w:val="00201D75"/>
    <w:rsid w:val="002027CF"/>
    <w:rsid w:val="00202D7A"/>
    <w:rsid w:val="002032B1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B5B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119B"/>
    <w:rsid w:val="00222822"/>
    <w:rsid w:val="00222A51"/>
    <w:rsid w:val="00222B46"/>
    <w:rsid w:val="00223772"/>
    <w:rsid w:val="00223B10"/>
    <w:rsid w:val="00223B49"/>
    <w:rsid w:val="0022439A"/>
    <w:rsid w:val="0022449B"/>
    <w:rsid w:val="00224B74"/>
    <w:rsid w:val="0022568E"/>
    <w:rsid w:val="00226024"/>
    <w:rsid w:val="0022671F"/>
    <w:rsid w:val="0022685F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45B3"/>
    <w:rsid w:val="002553BB"/>
    <w:rsid w:val="00256E04"/>
    <w:rsid w:val="002605CD"/>
    <w:rsid w:val="00260A69"/>
    <w:rsid w:val="00260A7F"/>
    <w:rsid w:val="00260EB6"/>
    <w:rsid w:val="00260EE8"/>
    <w:rsid w:val="00261048"/>
    <w:rsid w:val="00261EE5"/>
    <w:rsid w:val="00262CC3"/>
    <w:rsid w:val="00263354"/>
    <w:rsid w:val="00263C6E"/>
    <w:rsid w:val="002663E2"/>
    <w:rsid w:val="0026763E"/>
    <w:rsid w:val="002676B2"/>
    <w:rsid w:val="002676F3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F53"/>
    <w:rsid w:val="0028305E"/>
    <w:rsid w:val="00283976"/>
    <w:rsid w:val="00284834"/>
    <w:rsid w:val="00286B08"/>
    <w:rsid w:val="00286C6D"/>
    <w:rsid w:val="00286E24"/>
    <w:rsid w:val="00286FA7"/>
    <w:rsid w:val="00287050"/>
    <w:rsid w:val="00287B02"/>
    <w:rsid w:val="00287C8F"/>
    <w:rsid w:val="00290163"/>
    <w:rsid w:val="002903A1"/>
    <w:rsid w:val="002906F9"/>
    <w:rsid w:val="0029073F"/>
    <w:rsid w:val="00290996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FFA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A02F3"/>
    <w:rsid w:val="002A03CF"/>
    <w:rsid w:val="002A0A0B"/>
    <w:rsid w:val="002A0B5D"/>
    <w:rsid w:val="002A0EF8"/>
    <w:rsid w:val="002A0F5E"/>
    <w:rsid w:val="002A18DF"/>
    <w:rsid w:val="002A2095"/>
    <w:rsid w:val="002A3BA6"/>
    <w:rsid w:val="002A49F9"/>
    <w:rsid w:val="002A5A9F"/>
    <w:rsid w:val="002A69E9"/>
    <w:rsid w:val="002A75E3"/>
    <w:rsid w:val="002A7795"/>
    <w:rsid w:val="002B0120"/>
    <w:rsid w:val="002B0840"/>
    <w:rsid w:val="002B1419"/>
    <w:rsid w:val="002B2597"/>
    <w:rsid w:val="002B2A01"/>
    <w:rsid w:val="002B2CFD"/>
    <w:rsid w:val="002B3DB9"/>
    <w:rsid w:val="002B40EC"/>
    <w:rsid w:val="002B63E7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4E85"/>
    <w:rsid w:val="002C4EAF"/>
    <w:rsid w:val="002C5843"/>
    <w:rsid w:val="002C5B33"/>
    <w:rsid w:val="002C66E8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4952"/>
    <w:rsid w:val="002D602A"/>
    <w:rsid w:val="002D6417"/>
    <w:rsid w:val="002D6D22"/>
    <w:rsid w:val="002D6EE6"/>
    <w:rsid w:val="002D721F"/>
    <w:rsid w:val="002D7B8C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48D"/>
    <w:rsid w:val="002E3D14"/>
    <w:rsid w:val="002E53BC"/>
    <w:rsid w:val="002E615D"/>
    <w:rsid w:val="002E6291"/>
    <w:rsid w:val="002E6800"/>
    <w:rsid w:val="002E687A"/>
    <w:rsid w:val="002E69DE"/>
    <w:rsid w:val="002E781E"/>
    <w:rsid w:val="002E7D2A"/>
    <w:rsid w:val="002F0153"/>
    <w:rsid w:val="002F04EB"/>
    <w:rsid w:val="002F0C1E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F4"/>
    <w:rsid w:val="003172DD"/>
    <w:rsid w:val="00317C8A"/>
    <w:rsid w:val="0032043B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A67"/>
    <w:rsid w:val="00331BC6"/>
    <w:rsid w:val="00331EA8"/>
    <w:rsid w:val="003322D3"/>
    <w:rsid w:val="00332C3C"/>
    <w:rsid w:val="00333137"/>
    <w:rsid w:val="003331E1"/>
    <w:rsid w:val="00333B15"/>
    <w:rsid w:val="003357A8"/>
    <w:rsid w:val="003358C0"/>
    <w:rsid w:val="00335B03"/>
    <w:rsid w:val="00336FF0"/>
    <w:rsid w:val="003370DD"/>
    <w:rsid w:val="003374A8"/>
    <w:rsid w:val="00337A03"/>
    <w:rsid w:val="003402DC"/>
    <w:rsid w:val="003412BB"/>
    <w:rsid w:val="003419C1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09"/>
    <w:rsid w:val="00352376"/>
    <w:rsid w:val="0035240F"/>
    <w:rsid w:val="00352B43"/>
    <w:rsid w:val="00352BEE"/>
    <w:rsid w:val="00353266"/>
    <w:rsid w:val="00353678"/>
    <w:rsid w:val="00353AAD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26CF"/>
    <w:rsid w:val="00372B69"/>
    <w:rsid w:val="00373024"/>
    <w:rsid w:val="00373AD1"/>
    <w:rsid w:val="00374502"/>
    <w:rsid w:val="0037476D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5E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85C"/>
    <w:rsid w:val="00394E65"/>
    <w:rsid w:val="0039501D"/>
    <w:rsid w:val="00395141"/>
    <w:rsid w:val="003951F5"/>
    <w:rsid w:val="003966BE"/>
    <w:rsid w:val="00396C26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BE7"/>
    <w:rsid w:val="003A5337"/>
    <w:rsid w:val="003A6595"/>
    <w:rsid w:val="003A662B"/>
    <w:rsid w:val="003A689C"/>
    <w:rsid w:val="003A6F40"/>
    <w:rsid w:val="003A7AA0"/>
    <w:rsid w:val="003A7B6D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2FCE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CCC"/>
    <w:rsid w:val="003D1FDA"/>
    <w:rsid w:val="003D2344"/>
    <w:rsid w:val="003D2714"/>
    <w:rsid w:val="003D277D"/>
    <w:rsid w:val="003D2A41"/>
    <w:rsid w:val="003D3A57"/>
    <w:rsid w:val="003D4831"/>
    <w:rsid w:val="003D5632"/>
    <w:rsid w:val="003D59B7"/>
    <w:rsid w:val="003D59BD"/>
    <w:rsid w:val="003D609D"/>
    <w:rsid w:val="003D68FF"/>
    <w:rsid w:val="003E099B"/>
    <w:rsid w:val="003E0C94"/>
    <w:rsid w:val="003E0D73"/>
    <w:rsid w:val="003E1054"/>
    <w:rsid w:val="003E13FE"/>
    <w:rsid w:val="003E1681"/>
    <w:rsid w:val="003E2C93"/>
    <w:rsid w:val="003E402E"/>
    <w:rsid w:val="003E453E"/>
    <w:rsid w:val="003E463E"/>
    <w:rsid w:val="003E6298"/>
    <w:rsid w:val="003E67E4"/>
    <w:rsid w:val="003E6FF6"/>
    <w:rsid w:val="003E757E"/>
    <w:rsid w:val="003F03AE"/>
    <w:rsid w:val="003F0527"/>
    <w:rsid w:val="003F09D6"/>
    <w:rsid w:val="003F1608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E8"/>
    <w:rsid w:val="00402F6D"/>
    <w:rsid w:val="004036AA"/>
    <w:rsid w:val="004037C5"/>
    <w:rsid w:val="00403A21"/>
    <w:rsid w:val="00403EE7"/>
    <w:rsid w:val="004054B4"/>
    <w:rsid w:val="00405875"/>
    <w:rsid w:val="0040716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80F"/>
    <w:rsid w:val="004150F7"/>
    <w:rsid w:val="00415647"/>
    <w:rsid w:val="0041605C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498"/>
    <w:rsid w:val="0042364D"/>
    <w:rsid w:val="00424131"/>
    <w:rsid w:val="004241AD"/>
    <w:rsid w:val="004243D1"/>
    <w:rsid w:val="0042457A"/>
    <w:rsid w:val="004249AB"/>
    <w:rsid w:val="0042610B"/>
    <w:rsid w:val="0042611A"/>
    <w:rsid w:val="00426DB7"/>
    <w:rsid w:val="00431158"/>
    <w:rsid w:val="004322C5"/>
    <w:rsid w:val="00432EDC"/>
    <w:rsid w:val="004330F2"/>
    <w:rsid w:val="00433396"/>
    <w:rsid w:val="00433B9C"/>
    <w:rsid w:val="00434A6E"/>
    <w:rsid w:val="004351D9"/>
    <w:rsid w:val="00435322"/>
    <w:rsid w:val="00435D7B"/>
    <w:rsid w:val="00435FC8"/>
    <w:rsid w:val="004364B1"/>
    <w:rsid w:val="004365E4"/>
    <w:rsid w:val="00440025"/>
    <w:rsid w:val="004406AB"/>
    <w:rsid w:val="00440B01"/>
    <w:rsid w:val="00440F8D"/>
    <w:rsid w:val="004420F5"/>
    <w:rsid w:val="00442165"/>
    <w:rsid w:val="004429BA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70"/>
    <w:rsid w:val="00475A02"/>
    <w:rsid w:val="00475F0A"/>
    <w:rsid w:val="00477102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EA6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6C"/>
    <w:rsid w:val="004A1866"/>
    <w:rsid w:val="004A233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955"/>
    <w:rsid w:val="004B1A42"/>
    <w:rsid w:val="004B2F0D"/>
    <w:rsid w:val="004B415E"/>
    <w:rsid w:val="004B423D"/>
    <w:rsid w:val="004B5943"/>
    <w:rsid w:val="004B59EB"/>
    <w:rsid w:val="004B5B90"/>
    <w:rsid w:val="004B632F"/>
    <w:rsid w:val="004B722E"/>
    <w:rsid w:val="004B78D7"/>
    <w:rsid w:val="004B7D85"/>
    <w:rsid w:val="004B7FF8"/>
    <w:rsid w:val="004C04B8"/>
    <w:rsid w:val="004C0B83"/>
    <w:rsid w:val="004C0F54"/>
    <w:rsid w:val="004C2187"/>
    <w:rsid w:val="004C236F"/>
    <w:rsid w:val="004C3E05"/>
    <w:rsid w:val="004C4617"/>
    <w:rsid w:val="004C5AB3"/>
    <w:rsid w:val="004C5F3C"/>
    <w:rsid w:val="004C613B"/>
    <w:rsid w:val="004C6849"/>
    <w:rsid w:val="004C742E"/>
    <w:rsid w:val="004D0584"/>
    <w:rsid w:val="004D1023"/>
    <w:rsid w:val="004D124A"/>
    <w:rsid w:val="004D2674"/>
    <w:rsid w:val="004D2934"/>
    <w:rsid w:val="004D29F7"/>
    <w:rsid w:val="004D4BFC"/>
    <w:rsid w:val="004D6306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1B03"/>
    <w:rsid w:val="004F208E"/>
    <w:rsid w:val="004F2327"/>
    <w:rsid w:val="004F25DC"/>
    <w:rsid w:val="004F3235"/>
    <w:rsid w:val="004F36B7"/>
    <w:rsid w:val="004F3BCE"/>
    <w:rsid w:val="004F4139"/>
    <w:rsid w:val="004F45F5"/>
    <w:rsid w:val="004F47DD"/>
    <w:rsid w:val="004F6068"/>
    <w:rsid w:val="004F6AA6"/>
    <w:rsid w:val="005012BE"/>
    <w:rsid w:val="00501404"/>
    <w:rsid w:val="0050144D"/>
    <w:rsid w:val="005016EA"/>
    <w:rsid w:val="00502617"/>
    <w:rsid w:val="00502D28"/>
    <w:rsid w:val="00502E85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3D9D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4648"/>
    <w:rsid w:val="00525050"/>
    <w:rsid w:val="005252E5"/>
    <w:rsid w:val="0052593A"/>
    <w:rsid w:val="005263D7"/>
    <w:rsid w:val="00527711"/>
    <w:rsid w:val="0053085A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129"/>
    <w:rsid w:val="00537954"/>
    <w:rsid w:val="00537BF1"/>
    <w:rsid w:val="00540522"/>
    <w:rsid w:val="0054221C"/>
    <w:rsid w:val="005434D3"/>
    <w:rsid w:val="00543E3B"/>
    <w:rsid w:val="00544219"/>
    <w:rsid w:val="005443DC"/>
    <w:rsid w:val="005445D9"/>
    <w:rsid w:val="005456F2"/>
    <w:rsid w:val="005457A1"/>
    <w:rsid w:val="00545DF4"/>
    <w:rsid w:val="00546A32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C71"/>
    <w:rsid w:val="0055604D"/>
    <w:rsid w:val="0055611A"/>
    <w:rsid w:val="00556AB0"/>
    <w:rsid w:val="00557132"/>
    <w:rsid w:val="0055713D"/>
    <w:rsid w:val="00561104"/>
    <w:rsid w:val="00561920"/>
    <w:rsid w:val="005625F2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F3A"/>
    <w:rsid w:val="0057127F"/>
    <w:rsid w:val="00571497"/>
    <w:rsid w:val="0057267C"/>
    <w:rsid w:val="005727DE"/>
    <w:rsid w:val="00572F39"/>
    <w:rsid w:val="00572FE5"/>
    <w:rsid w:val="00575179"/>
    <w:rsid w:val="0057552A"/>
    <w:rsid w:val="00575775"/>
    <w:rsid w:val="00575D93"/>
    <w:rsid w:val="00577A65"/>
    <w:rsid w:val="00577F9C"/>
    <w:rsid w:val="00580389"/>
    <w:rsid w:val="00580E5A"/>
    <w:rsid w:val="005815BE"/>
    <w:rsid w:val="005816FB"/>
    <w:rsid w:val="0058194A"/>
    <w:rsid w:val="005822D1"/>
    <w:rsid w:val="005839A5"/>
    <w:rsid w:val="00584A29"/>
    <w:rsid w:val="00584D80"/>
    <w:rsid w:val="00585650"/>
    <w:rsid w:val="00585A51"/>
    <w:rsid w:val="0058628D"/>
    <w:rsid w:val="00587951"/>
    <w:rsid w:val="00587D4C"/>
    <w:rsid w:val="005929D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6D6"/>
    <w:rsid w:val="00596A03"/>
    <w:rsid w:val="00596FE7"/>
    <w:rsid w:val="005A01D5"/>
    <w:rsid w:val="005A04A5"/>
    <w:rsid w:val="005A142A"/>
    <w:rsid w:val="005A1468"/>
    <w:rsid w:val="005A1BD5"/>
    <w:rsid w:val="005A2A40"/>
    <w:rsid w:val="005A2D48"/>
    <w:rsid w:val="005A2D4D"/>
    <w:rsid w:val="005A318A"/>
    <w:rsid w:val="005A34A7"/>
    <w:rsid w:val="005A3886"/>
    <w:rsid w:val="005A4C9C"/>
    <w:rsid w:val="005A5590"/>
    <w:rsid w:val="005A5EA3"/>
    <w:rsid w:val="005A63BF"/>
    <w:rsid w:val="005A658B"/>
    <w:rsid w:val="005A6C21"/>
    <w:rsid w:val="005A7AF3"/>
    <w:rsid w:val="005A7BDF"/>
    <w:rsid w:val="005B0444"/>
    <w:rsid w:val="005B0498"/>
    <w:rsid w:val="005B0A44"/>
    <w:rsid w:val="005B0AF9"/>
    <w:rsid w:val="005B10EB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B738A"/>
    <w:rsid w:val="005C09B0"/>
    <w:rsid w:val="005C0ADC"/>
    <w:rsid w:val="005C1E95"/>
    <w:rsid w:val="005C1F1D"/>
    <w:rsid w:val="005C255D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60C7"/>
    <w:rsid w:val="005C6835"/>
    <w:rsid w:val="005C6F60"/>
    <w:rsid w:val="005D0E65"/>
    <w:rsid w:val="005D25FB"/>
    <w:rsid w:val="005D2B32"/>
    <w:rsid w:val="005D2E79"/>
    <w:rsid w:val="005D38EE"/>
    <w:rsid w:val="005D3D2D"/>
    <w:rsid w:val="005D4845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801"/>
    <w:rsid w:val="005E4ACD"/>
    <w:rsid w:val="005E5243"/>
    <w:rsid w:val="005E5986"/>
    <w:rsid w:val="005E6271"/>
    <w:rsid w:val="005E6AC1"/>
    <w:rsid w:val="005F00CF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D38"/>
    <w:rsid w:val="006023C0"/>
    <w:rsid w:val="00604C71"/>
    <w:rsid w:val="00605050"/>
    <w:rsid w:val="006051DC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7F2E"/>
    <w:rsid w:val="00617FF4"/>
    <w:rsid w:val="00620AB3"/>
    <w:rsid w:val="0062176F"/>
    <w:rsid w:val="0062217F"/>
    <w:rsid w:val="006223F3"/>
    <w:rsid w:val="006227D8"/>
    <w:rsid w:val="00622D45"/>
    <w:rsid w:val="00623461"/>
    <w:rsid w:val="00623582"/>
    <w:rsid w:val="00623710"/>
    <w:rsid w:val="006241B6"/>
    <w:rsid w:val="00624635"/>
    <w:rsid w:val="006249C0"/>
    <w:rsid w:val="00624E27"/>
    <w:rsid w:val="006257E2"/>
    <w:rsid w:val="00625B0F"/>
    <w:rsid w:val="00627868"/>
    <w:rsid w:val="00627D9E"/>
    <w:rsid w:val="00630904"/>
    <w:rsid w:val="00630A9F"/>
    <w:rsid w:val="00631196"/>
    <w:rsid w:val="00631F60"/>
    <w:rsid w:val="006330D9"/>
    <w:rsid w:val="00633173"/>
    <w:rsid w:val="00634791"/>
    <w:rsid w:val="00634D3E"/>
    <w:rsid w:val="00635A45"/>
    <w:rsid w:val="00635FB0"/>
    <w:rsid w:val="00636419"/>
    <w:rsid w:val="00636FFD"/>
    <w:rsid w:val="00637E54"/>
    <w:rsid w:val="006405BE"/>
    <w:rsid w:val="006409F1"/>
    <w:rsid w:val="00640F0E"/>
    <w:rsid w:val="0064174A"/>
    <w:rsid w:val="00641BBF"/>
    <w:rsid w:val="00643087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69F"/>
    <w:rsid w:val="0065485C"/>
    <w:rsid w:val="00654898"/>
    <w:rsid w:val="00654B68"/>
    <w:rsid w:val="00654BF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3D5"/>
    <w:rsid w:val="00657595"/>
    <w:rsid w:val="00657BF1"/>
    <w:rsid w:val="00660849"/>
    <w:rsid w:val="0066098D"/>
    <w:rsid w:val="00660CF0"/>
    <w:rsid w:val="00660F50"/>
    <w:rsid w:val="00661076"/>
    <w:rsid w:val="00661479"/>
    <w:rsid w:val="00661EBD"/>
    <w:rsid w:val="00661FDA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5A3"/>
    <w:rsid w:val="00680E8B"/>
    <w:rsid w:val="00681C69"/>
    <w:rsid w:val="00681FBB"/>
    <w:rsid w:val="00682326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215A"/>
    <w:rsid w:val="006A24BA"/>
    <w:rsid w:val="006A2C25"/>
    <w:rsid w:val="006A33A5"/>
    <w:rsid w:val="006A388C"/>
    <w:rsid w:val="006A3E36"/>
    <w:rsid w:val="006A4392"/>
    <w:rsid w:val="006A4496"/>
    <w:rsid w:val="006A4D46"/>
    <w:rsid w:val="006A6477"/>
    <w:rsid w:val="006A6572"/>
    <w:rsid w:val="006A6795"/>
    <w:rsid w:val="006A6B85"/>
    <w:rsid w:val="006A732E"/>
    <w:rsid w:val="006A74BE"/>
    <w:rsid w:val="006B035C"/>
    <w:rsid w:val="006B04D8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6007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937"/>
    <w:rsid w:val="006D3C41"/>
    <w:rsid w:val="006D4388"/>
    <w:rsid w:val="006D464B"/>
    <w:rsid w:val="006D4BDA"/>
    <w:rsid w:val="006D53CA"/>
    <w:rsid w:val="006D5E57"/>
    <w:rsid w:val="006D68A3"/>
    <w:rsid w:val="006E01E6"/>
    <w:rsid w:val="006E0425"/>
    <w:rsid w:val="006E05C2"/>
    <w:rsid w:val="006E093B"/>
    <w:rsid w:val="006E0FC5"/>
    <w:rsid w:val="006E1102"/>
    <w:rsid w:val="006E1314"/>
    <w:rsid w:val="006E38AF"/>
    <w:rsid w:val="006E3E0D"/>
    <w:rsid w:val="006E3E8E"/>
    <w:rsid w:val="006E40A5"/>
    <w:rsid w:val="006E410A"/>
    <w:rsid w:val="006E41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222F"/>
    <w:rsid w:val="0070253D"/>
    <w:rsid w:val="00703198"/>
    <w:rsid w:val="007032FF"/>
    <w:rsid w:val="00704365"/>
    <w:rsid w:val="00704925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2D54"/>
    <w:rsid w:val="007138D7"/>
    <w:rsid w:val="00714AA2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8CF"/>
    <w:rsid w:val="007340E8"/>
    <w:rsid w:val="00734950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851"/>
    <w:rsid w:val="00746A77"/>
    <w:rsid w:val="00746E2A"/>
    <w:rsid w:val="00747427"/>
    <w:rsid w:val="00747C33"/>
    <w:rsid w:val="00750AAB"/>
    <w:rsid w:val="0075139E"/>
    <w:rsid w:val="00751789"/>
    <w:rsid w:val="00752DDC"/>
    <w:rsid w:val="0075318D"/>
    <w:rsid w:val="007544E1"/>
    <w:rsid w:val="007545B4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BC8"/>
    <w:rsid w:val="00761CE3"/>
    <w:rsid w:val="00761F50"/>
    <w:rsid w:val="00761F78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967"/>
    <w:rsid w:val="00777B44"/>
    <w:rsid w:val="00781587"/>
    <w:rsid w:val="007819A5"/>
    <w:rsid w:val="00781D6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EA7"/>
    <w:rsid w:val="00790770"/>
    <w:rsid w:val="007917CA"/>
    <w:rsid w:val="007919F3"/>
    <w:rsid w:val="007924C0"/>
    <w:rsid w:val="00793A2E"/>
    <w:rsid w:val="0079425E"/>
    <w:rsid w:val="00794848"/>
    <w:rsid w:val="00794D0B"/>
    <w:rsid w:val="00795746"/>
    <w:rsid w:val="00795840"/>
    <w:rsid w:val="00796600"/>
    <w:rsid w:val="00796B56"/>
    <w:rsid w:val="00796CDA"/>
    <w:rsid w:val="00796FAA"/>
    <w:rsid w:val="0079701C"/>
    <w:rsid w:val="00797C22"/>
    <w:rsid w:val="007A011C"/>
    <w:rsid w:val="007A02EE"/>
    <w:rsid w:val="007A080E"/>
    <w:rsid w:val="007A0D69"/>
    <w:rsid w:val="007A1949"/>
    <w:rsid w:val="007A2109"/>
    <w:rsid w:val="007A284D"/>
    <w:rsid w:val="007A3093"/>
    <w:rsid w:val="007A4502"/>
    <w:rsid w:val="007A64CC"/>
    <w:rsid w:val="007A65DB"/>
    <w:rsid w:val="007A7198"/>
    <w:rsid w:val="007B0FC8"/>
    <w:rsid w:val="007B10D9"/>
    <w:rsid w:val="007B1ACD"/>
    <w:rsid w:val="007B1AFC"/>
    <w:rsid w:val="007B251F"/>
    <w:rsid w:val="007B29C3"/>
    <w:rsid w:val="007B2B03"/>
    <w:rsid w:val="007B35F4"/>
    <w:rsid w:val="007B3C6D"/>
    <w:rsid w:val="007B418D"/>
    <w:rsid w:val="007B48E0"/>
    <w:rsid w:val="007B4B4B"/>
    <w:rsid w:val="007B51BE"/>
    <w:rsid w:val="007B529D"/>
    <w:rsid w:val="007B5DB8"/>
    <w:rsid w:val="007B664E"/>
    <w:rsid w:val="007B7F19"/>
    <w:rsid w:val="007C0346"/>
    <w:rsid w:val="007C09CF"/>
    <w:rsid w:val="007C10AB"/>
    <w:rsid w:val="007C1575"/>
    <w:rsid w:val="007C16B7"/>
    <w:rsid w:val="007C1B87"/>
    <w:rsid w:val="007C2984"/>
    <w:rsid w:val="007C2FAC"/>
    <w:rsid w:val="007C3C24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CBF"/>
    <w:rsid w:val="007D6CF6"/>
    <w:rsid w:val="007D760A"/>
    <w:rsid w:val="007D78E3"/>
    <w:rsid w:val="007D7BC4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F03F4"/>
    <w:rsid w:val="007F0621"/>
    <w:rsid w:val="007F0807"/>
    <w:rsid w:val="007F0906"/>
    <w:rsid w:val="007F0A9B"/>
    <w:rsid w:val="007F0AA3"/>
    <w:rsid w:val="007F207E"/>
    <w:rsid w:val="007F34BD"/>
    <w:rsid w:val="007F3A34"/>
    <w:rsid w:val="007F4A9D"/>
    <w:rsid w:val="007F5487"/>
    <w:rsid w:val="007F5CCB"/>
    <w:rsid w:val="007F6A64"/>
    <w:rsid w:val="007F70B7"/>
    <w:rsid w:val="007F7907"/>
    <w:rsid w:val="007F7937"/>
    <w:rsid w:val="00800825"/>
    <w:rsid w:val="008011C1"/>
    <w:rsid w:val="0080223D"/>
    <w:rsid w:val="00802811"/>
    <w:rsid w:val="0080284C"/>
    <w:rsid w:val="00802C76"/>
    <w:rsid w:val="00802D55"/>
    <w:rsid w:val="0080314B"/>
    <w:rsid w:val="008034ED"/>
    <w:rsid w:val="008037DC"/>
    <w:rsid w:val="00803D4C"/>
    <w:rsid w:val="008047D3"/>
    <w:rsid w:val="00805D8B"/>
    <w:rsid w:val="00806934"/>
    <w:rsid w:val="00807143"/>
    <w:rsid w:val="008074C7"/>
    <w:rsid w:val="00810201"/>
    <w:rsid w:val="008105E9"/>
    <w:rsid w:val="00810A69"/>
    <w:rsid w:val="008112E5"/>
    <w:rsid w:val="0081166E"/>
    <w:rsid w:val="00811790"/>
    <w:rsid w:val="0081220B"/>
    <w:rsid w:val="00812D7E"/>
    <w:rsid w:val="0081485D"/>
    <w:rsid w:val="00814C11"/>
    <w:rsid w:val="00815209"/>
    <w:rsid w:val="00816324"/>
    <w:rsid w:val="008166A7"/>
    <w:rsid w:val="00817101"/>
    <w:rsid w:val="00817405"/>
    <w:rsid w:val="00817426"/>
    <w:rsid w:val="00820098"/>
    <w:rsid w:val="00820A48"/>
    <w:rsid w:val="00820E2A"/>
    <w:rsid w:val="00821399"/>
    <w:rsid w:val="00821FDE"/>
    <w:rsid w:val="00822068"/>
    <w:rsid w:val="008224E3"/>
    <w:rsid w:val="00822771"/>
    <w:rsid w:val="008232E4"/>
    <w:rsid w:val="00823FE5"/>
    <w:rsid w:val="0082548B"/>
    <w:rsid w:val="008256A7"/>
    <w:rsid w:val="00825EC2"/>
    <w:rsid w:val="0082799B"/>
    <w:rsid w:val="008300D9"/>
    <w:rsid w:val="008302E6"/>
    <w:rsid w:val="00830C7D"/>
    <w:rsid w:val="00830D1E"/>
    <w:rsid w:val="00831039"/>
    <w:rsid w:val="0083162C"/>
    <w:rsid w:val="0083240C"/>
    <w:rsid w:val="0083264B"/>
    <w:rsid w:val="008326CD"/>
    <w:rsid w:val="0083280B"/>
    <w:rsid w:val="00832C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AAE"/>
    <w:rsid w:val="00837C49"/>
    <w:rsid w:val="008409B9"/>
    <w:rsid w:val="00840F3F"/>
    <w:rsid w:val="00842ED3"/>
    <w:rsid w:val="008431EC"/>
    <w:rsid w:val="00843469"/>
    <w:rsid w:val="008446E9"/>
    <w:rsid w:val="008449B3"/>
    <w:rsid w:val="00844C95"/>
    <w:rsid w:val="00844CC1"/>
    <w:rsid w:val="008459E2"/>
    <w:rsid w:val="00845C52"/>
    <w:rsid w:val="00845FDF"/>
    <w:rsid w:val="00846D12"/>
    <w:rsid w:val="00847600"/>
    <w:rsid w:val="0084779C"/>
    <w:rsid w:val="00847E87"/>
    <w:rsid w:val="0085090D"/>
    <w:rsid w:val="008510CD"/>
    <w:rsid w:val="0085130E"/>
    <w:rsid w:val="00851982"/>
    <w:rsid w:val="00852B39"/>
    <w:rsid w:val="008536F5"/>
    <w:rsid w:val="00854AB0"/>
    <w:rsid w:val="00855F84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C32"/>
    <w:rsid w:val="00863CBB"/>
    <w:rsid w:val="00864C50"/>
    <w:rsid w:val="00866A51"/>
    <w:rsid w:val="00866B16"/>
    <w:rsid w:val="00866C30"/>
    <w:rsid w:val="00866C45"/>
    <w:rsid w:val="00866D76"/>
    <w:rsid w:val="00867F4C"/>
    <w:rsid w:val="008703B2"/>
    <w:rsid w:val="00871DC8"/>
    <w:rsid w:val="00872094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3CEC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77B"/>
    <w:rsid w:val="008A5E1B"/>
    <w:rsid w:val="008A5F25"/>
    <w:rsid w:val="008A62AD"/>
    <w:rsid w:val="008A6348"/>
    <w:rsid w:val="008A662D"/>
    <w:rsid w:val="008A75E9"/>
    <w:rsid w:val="008A7764"/>
    <w:rsid w:val="008A7FBC"/>
    <w:rsid w:val="008B0106"/>
    <w:rsid w:val="008B020E"/>
    <w:rsid w:val="008B0397"/>
    <w:rsid w:val="008B09B6"/>
    <w:rsid w:val="008B1523"/>
    <w:rsid w:val="008B2554"/>
    <w:rsid w:val="008B2688"/>
    <w:rsid w:val="008B2B43"/>
    <w:rsid w:val="008B3D6A"/>
    <w:rsid w:val="008B3E2A"/>
    <w:rsid w:val="008B4781"/>
    <w:rsid w:val="008B4A5D"/>
    <w:rsid w:val="008B4ABA"/>
    <w:rsid w:val="008B4CF7"/>
    <w:rsid w:val="008B560B"/>
    <w:rsid w:val="008B5C93"/>
    <w:rsid w:val="008B6703"/>
    <w:rsid w:val="008B7181"/>
    <w:rsid w:val="008B7C3E"/>
    <w:rsid w:val="008B7E0A"/>
    <w:rsid w:val="008C05AC"/>
    <w:rsid w:val="008C0F03"/>
    <w:rsid w:val="008C14D1"/>
    <w:rsid w:val="008C18C3"/>
    <w:rsid w:val="008C1DD2"/>
    <w:rsid w:val="008C1E6A"/>
    <w:rsid w:val="008C23E8"/>
    <w:rsid w:val="008C28FF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4306"/>
    <w:rsid w:val="008D4445"/>
    <w:rsid w:val="008D486A"/>
    <w:rsid w:val="008D5347"/>
    <w:rsid w:val="008D576F"/>
    <w:rsid w:val="008D5B60"/>
    <w:rsid w:val="008D5C69"/>
    <w:rsid w:val="008D5EA5"/>
    <w:rsid w:val="008D62BA"/>
    <w:rsid w:val="008D66C8"/>
    <w:rsid w:val="008D72C5"/>
    <w:rsid w:val="008E05F0"/>
    <w:rsid w:val="008E09F9"/>
    <w:rsid w:val="008E0C41"/>
    <w:rsid w:val="008E1006"/>
    <w:rsid w:val="008E170C"/>
    <w:rsid w:val="008E2274"/>
    <w:rsid w:val="008E2EEF"/>
    <w:rsid w:val="008E39DE"/>
    <w:rsid w:val="008E4401"/>
    <w:rsid w:val="008E5450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F8"/>
    <w:rsid w:val="008F536C"/>
    <w:rsid w:val="008F55EC"/>
    <w:rsid w:val="008F64CA"/>
    <w:rsid w:val="008F6781"/>
    <w:rsid w:val="008F68B1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650F"/>
    <w:rsid w:val="00906D0F"/>
    <w:rsid w:val="00906DE6"/>
    <w:rsid w:val="00907268"/>
    <w:rsid w:val="00907366"/>
    <w:rsid w:val="009074FD"/>
    <w:rsid w:val="00907692"/>
    <w:rsid w:val="00907D15"/>
    <w:rsid w:val="00910029"/>
    <w:rsid w:val="009116E1"/>
    <w:rsid w:val="009119C9"/>
    <w:rsid w:val="00911DB0"/>
    <w:rsid w:val="00912D10"/>
    <w:rsid w:val="00913A18"/>
    <w:rsid w:val="00913A6D"/>
    <w:rsid w:val="0091437B"/>
    <w:rsid w:val="0091467D"/>
    <w:rsid w:val="00914CBC"/>
    <w:rsid w:val="00915DB1"/>
    <w:rsid w:val="00916589"/>
    <w:rsid w:val="0091681A"/>
    <w:rsid w:val="00916993"/>
    <w:rsid w:val="00916BE1"/>
    <w:rsid w:val="00917771"/>
    <w:rsid w:val="00920B51"/>
    <w:rsid w:val="00921316"/>
    <w:rsid w:val="009217CA"/>
    <w:rsid w:val="00921AC3"/>
    <w:rsid w:val="009225DB"/>
    <w:rsid w:val="00922F09"/>
    <w:rsid w:val="00923064"/>
    <w:rsid w:val="009236C1"/>
    <w:rsid w:val="00923A99"/>
    <w:rsid w:val="00923CA5"/>
    <w:rsid w:val="00924BB7"/>
    <w:rsid w:val="00924BFB"/>
    <w:rsid w:val="00924C6C"/>
    <w:rsid w:val="00925BD3"/>
    <w:rsid w:val="00926481"/>
    <w:rsid w:val="009267AF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D40"/>
    <w:rsid w:val="0094525F"/>
    <w:rsid w:val="00945569"/>
    <w:rsid w:val="009457DE"/>
    <w:rsid w:val="0094592E"/>
    <w:rsid w:val="00946301"/>
    <w:rsid w:val="009468E0"/>
    <w:rsid w:val="00946BB7"/>
    <w:rsid w:val="00946CF1"/>
    <w:rsid w:val="00947FD9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854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2A59"/>
    <w:rsid w:val="00973146"/>
    <w:rsid w:val="009737D9"/>
    <w:rsid w:val="0097611D"/>
    <w:rsid w:val="009767DF"/>
    <w:rsid w:val="0097727C"/>
    <w:rsid w:val="00980432"/>
    <w:rsid w:val="0098085F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685"/>
    <w:rsid w:val="00987A66"/>
    <w:rsid w:val="009907F7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06D"/>
    <w:rsid w:val="00995313"/>
    <w:rsid w:val="00995650"/>
    <w:rsid w:val="00995B69"/>
    <w:rsid w:val="009966AA"/>
    <w:rsid w:val="00996D05"/>
    <w:rsid w:val="00997174"/>
    <w:rsid w:val="009976E2"/>
    <w:rsid w:val="009A0459"/>
    <w:rsid w:val="009A12A4"/>
    <w:rsid w:val="009A2DA8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6F3A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41B3"/>
    <w:rsid w:val="009D4671"/>
    <w:rsid w:val="009D4816"/>
    <w:rsid w:val="009D492E"/>
    <w:rsid w:val="009D61F5"/>
    <w:rsid w:val="009D6E5F"/>
    <w:rsid w:val="009D7E2E"/>
    <w:rsid w:val="009E0C3A"/>
    <w:rsid w:val="009E0D94"/>
    <w:rsid w:val="009E10DB"/>
    <w:rsid w:val="009E2201"/>
    <w:rsid w:val="009E278F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2632"/>
    <w:rsid w:val="009F29ED"/>
    <w:rsid w:val="009F2F50"/>
    <w:rsid w:val="009F3296"/>
    <w:rsid w:val="009F32D9"/>
    <w:rsid w:val="009F497D"/>
    <w:rsid w:val="009F657F"/>
    <w:rsid w:val="009F6712"/>
    <w:rsid w:val="009F6A10"/>
    <w:rsid w:val="00A008BE"/>
    <w:rsid w:val="00A01D6C"/>
    <w:rsid w:val="00A02124"/>
    <w:rsid w:val="00A03436"/>
    <w:rsid w:val="00A0348B"/>
    <w:rsid w:val="00A035A7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B35"/>
    <w:rsid w:val="00A35D94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983"/>
    <w:rsid w:val="00A44E41"/>
    <w:rsid w:val="00A45594"/>
    <w:rsid w:val="00A46E4C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60B3"/>
    <w:rsid w:val="00A571F4"/>
    <w:rsid w:val="00A5739F"/>
    <w:rsid w:val="00A57824"/>
    <w:rsid w:val="00A57C2B"/>
    <w:rsid w:val="00A57C4F"/>
    <w:rsid w:val="00A57E16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BB9"/>
    <w:rsid w:val="00A66CA0"/>
    <w:rsid w:val="00A6737F"/>
    <w:rsid w:val="00A70001"/>
    <w:rsid w:val="00A7013E"/>
    <w:rsid w:val="00A7087E"/>
    <w:rsid w:val="00A70EEE"/>
    <w:rsid w:val="00A711A6"/>
    <w:rsid w:val="00A719C5"/>
    <w:rsid w:val="00A71B05"/>
    <w:rsid w:val="00A71C76"/>
    <w:rsid w:val="00A7249D"/>
    <w:rsid w:val="00A72790"/>
    <w:rsid w:val="00A73772"/>
    <w:rsid w:val="00A738BD"/>
    <w:rsid w:val="00A73993"/>
    <w:rsid w:val="00A73DCA"/>
    <w:rsid w:val="00A73F3F"/>
    <w:rsid w:val="00A748A7"/>
    <w:rsid w:val="00A75253"/>
    <w:rsid w:val="00A75364"/>
    <w:rsid w:val="00A75498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33DE"/>
    <w:rsid w:val="00A83DF1"/>
    <w:rsid w:val="00A83F46"/>
    <w:rsid w:val="00A847C1"/>
    <w:rsid w:val="00A85078"/>
    <w:rsid w:val="00A86486"/>
    <w:rsid w:val="00A875D1"/>
    <w:rsid w:val="00A87D6F"/>
    <w:rsid w:val="00A91551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97D81"/>
    <w:rsid w:val="00AA0452"/>
    <w:rsid w:val="00AA0560"/>
    <w:rsid w:val="00AA0927"/>
    <w:rsid w:val="00AA17EB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F1"/>
    <w:rsid w:val="00AB78EB"/>
    <w:rsid w:val="00AC0B48"/>
    <w:rsid w:val="00AC0C67"/>
    <w:rsid w:val="00AC2449"/>
    <w:rsid w:val="00AC3008"/>
    <w:rsid w:val="00AC33E7"/>
    <w:rsid w:val="00AC3FD6"/>
    <w:rsid w:val="00AC4648"/>
    <w:rsid w:val="00AC646A"/>
    <w:rsid w:val="00AC7DE5"/>
    <w:rsid w:val="00AD0335"/>
    <w:rsid w:val="00AD1050"/>
    <w:rsid w:val="00AD13E1"/>
    <w:rsid w:val="00AD1D33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E7E"/>
    <w:rsid w:val="00AD6128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3C49"/>
    <w:rsid w:val="00B0475F"/>
    <w:rsid w:val="00B04976"/>
    <w:rsid w:val="00B04B72"/>
    <w:rsid w:val="00B04FFE"/>
    <w:rsid w:val="00B054D7"/>
    <w:rsid w:val="00B06965"/>
    <w:rsid w:val="00B06B12"/>
    <w:rsid w:val="00B06B75"/>
    <w:rsid w:val="00B07A88"/>
    <w:rsid w:val="00B10312"/>
    <w:rsid w:val="00B1084F"/>
    <w:rsid w:val="00B1115F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52C9"/>
    <w:rsid w:val="00B169ED"/>
    <w:rsid w:val="00B17B5A"/>
    <w:rsid w:val="00B2123A"/>
    <w:rsid w:val="00B214D1"/>
    <w:rsid w:val="00B21DB1"/>
    <w:rsid w:val="00B222D2"/>
    <w:rsid w:val="00B22926"/>
    <w:rsid w:val="00B238A4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51AA"/>
    <w:rsid w:val="00B367C1"/>
    <w:rsid w:val="00B367CC"/>
    <w:rsid w:val="00B369AC"/>
    <w:rsid w:val="00B369BD"/>
    <w:rsid w:val="00B36F8E"/>
    <w:rsid w:val="00B377BE"/>
    <w:rsid w:val="00B37A9A"/>
    <w:rsid w:val="00B37C7E"/>
    <w:rsid w:val="00B37CF9"/>
    <w:rsid w:val="00B400C6"/>
    <w:rsid w:val="00B411EA"/>
    <w:rsid w:val="00B41418"/>
    <w:rsid w:val="00B41E87"/>
    <w:rsid w:val="00B427C2"/>
    <w:rsid w:val="00B42AFA"/>
    <w:rsid w:val="00B42B27"/>
    <w:rsid w:val="00B434CB"/>
    <w:rsid w:val="00B44BAB"/>
    <w:rsid w:val="00B44BC6"/>
    <w:rsid w:val="00B4561A"/>
    <w:rsid w:val="00B45D68"/>
    <w:rsid w:val="00B46182"/>
    <w:rsid w:val="00B4623A"/>
    <w:rsid w:val="00B462F3"/>
    <w:rsid w:val="00B47084"/>
    <w:rsid w:val="00B47828"/>
    <w:rsid w:val="00B5056A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5608"/>
    <w:rsid w:val="00B65C15"/>
    <w:rsid w:val="00B663CE"/>
    <w:rsid w:val="00B66D6D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8006E"/>
    <w:rsid w:val="00B802AA"/>
    <w:rsid w:val="00B80C47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813"/>
    <w:rsid w:val="00B90875"/>
    <w:rsid w:val="00B91E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9CA"/>
    <w:rsid w:val="00BA0441"/>
    <w:rsid w:val="00BA0743"/>
    <w:rsid w:val="00BA14C7"/>
    <w:rsid w:val="00BA289C"/>
    <w:rsid w:val="00BA46FC"/>
    <w:rsid w:val="00BA568C"/>
    <w:rsid w:val="00BA70F3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C1458"/>
    <w:rsid w:val="00BC156B"/>
    <w:rsid w:val="00BC1605"/>
    <w:rsid w:val="00BC180C"/>
    <w:rsid w:val="00BC2170"/>
    <w:rsid w:val="00BC29ED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D08DA"/>
    <w:rsid w:val="00BD0AD1"/>
    <w:rsid w:val="00BD17E1"/>
    <w:rsid w:val="00BD18F5"/>
    <w:rsid w:val="00BD2BAD"/>
    <w:rsid w:val="00BD343A"/>
    <w:rsid w:val="00BD39C1"/>
    <w:rsid w:val="00BD4561"/>
    <w:rsid w:val="00BD5274"/>
    <w:rsid w:val="00BD539C"/>
    <w:rsid w:val="00BD5633"/>
    <w:rsid w:val="00BD5B18"/>
    <w:rsid w:val="00BD66DB"/>
    <w:rsid w:val="00BD7590"/>
    <w:rsid w:val="00BE1394"/>
    <w:rsid w:val="00BE1B82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07617"/>
    <w:rsid w:val="00C101FA"/>
    <w:rsid w:val="00C103B0"/>
    <w:rsid w:val="00C10E58"/>
    <w:rsid w:val="00C11220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3D01"/>
    <w:rsid w:val="00C1479B"/>
    <w:rsid w:val="00C15347"/>
    <w:rsid w:val="00C15A63"/>
    <w:rsid w:val="00C15C22"/>
    <w:rsid w:val="00C15D8A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37FD"/>
    <w:rsid w:val="00C24109"/>
    <w:rsid w:val="00C2421A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2A28"/>
    <w:rsid w:val="00C52F00"/>
    <w:rsid w:val="00C531B5"/>
    <w:rsid w:val="00C53B9D"/>
    <w:rsid w:val="00C548FE"/>
    <w:rsid w:val="00C54A90"/>
    <w:rsid w:val="00C54F66"/>
    <w:rsid w:val="00C55D3B"/>
    <w:rsid w:val="00C5620F"/>
    <w:rsid w:val="00C563C0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DA7"/>
    <w:rsid w:val="00C67DFE"/>
    <w:rsid w:val="00C70258"/>
    <w:rsid w:val="00C7026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B2A"/>
    <w:rsid w:val="00C82652"/>
    <w:rsid w:val="00C82AE5"/>
    <w:rsid w:val="00C83730"/>
    <w:rsid w:val="00C83834"/>
    <w:rsid w:val="00C84499"/>
    <w:rsid w:val="00C851AE"/>
    <w:rsid w:val="00C863D6"/>
    <w:rsid w:val="00C87573"/>
    <w:rsid w:val="00C8767C"/>
    <w:rsid w:val="00C8786B"/>
    <w:rsid w:val="00C87A9A"/>
    <w:rsid w:val="00C906CF"/>
    <w:rsid w:val="00C90C4D"/>
    <w:rsid w:val="00C910CA"/>
    <w:rsid w:val="00C91709"/>
    <w:rsid w:val="00C91A38"/>
    <w:rsid w:val="00C91B8B"/>
    <w:rsid w:val="00C925BE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B3C"/>
    <w:rsid w:val="00C97FC3"/>
    <w:rsid w:val="00CA056B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B058A"/>
    <w:rsid w:val="00CB0B43"/>
    <w:rsid w:val="00CB0D93"/>
    <w:rsid w:val="00CB1B96"/>
    <w:rsid w:val="00CB1DFE"/>
    <w:rsid w:val="00CB2435"/>
    <w:rsid w:val="00CB3253"/>
    <w:rsid w:val="00CB368E"/>
    <w:rsid w:val="00CB391A"/>
    <w:rsid w:val="00CB39AF"/>
    <w:rsid w:val="00CB3B23"/>
    <w:rsid w:val="00CB3CBE"/>
    <w:rsid w:val="00CB50BF"/>
    <w:rsid w:val="00CB5651"/>
    <w:rsid w:val="00CB56B1"/>
    <w:rsid w:val="00CB56B7"/>
    <w:rsid w:val="00CB582E"/>
    <w:rsid w:val="00CB5C01"/>
    <w:rsid w:val="00CB6C2C"/>
    <w:rsid w:val="00CB6D6E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493B"/>
    <w:rsid w:val="00CC5444"/>
    <w:rsid w:val="00CC5A36"/>
    <w:rsid w:val="00CC5BBE"/>
    <w:rsid w:val="00CC5C8E"/>
    <w:rsid w:val="00CC664E"/>
    <w:rsid w:val="00CC6FA5"/>
    <w:rsid w:val="00CC799D"/>
    <w:rsid w:val="00CD00E2"/>
    <w:rsid w:val="00CD01A7"/>
    <w:rsid w:val="00CD23AD"/>
    <w:rsid w:val="00CD32B6"/>
    <w:rsid w:val="00CD3461"/>
    <w:rsid w:val="00CD3B14"/>
    <w:rsid w:val="00CD47E9"/>
    <w:rsid w:val="00CD48E5"/>
    <w:rsid w:val="00CD4AF8"/>
    <w:rsid w:val="00CD57F7"/>
    <w:rsid w:val="00CD5E47"/>
    <w:rsid w:val="00CD5F51"/>
    <w:rsid w:val="00CD62D7"/>
    <w:rsid w:val="00CD68F5"/>
    <w:rsid w:val="00CD6A4A"/>
    <w:rsid w:val="00CD6B97"/>
    <w:rsid w:val="00CD6E3F"/>
    <w:rsid w:val="00CD6F44"/>
    <w:rsid w:val="00CD7011"/>
    <w:rsid w:val="00CE0579"/>
    <w:rsid w:val="00CE0ED7"/>
    <w:rsid w:val="00CE1184"/>
    <w:rsid w:val="00CE1699"/>
    <w:rsid w:val="00CE18F4"/>
    <w:rsid w:val="00CE1A90"/>
    <w:rsid w:val="00CE1ED3"/>
    <w:rsid w:val="00CE22B2"/>
    <w:rsid w:val="00CE2684"/>
    <w:rsid w:val="00CE2C6C"/>
    <w:rsid w:val="00CE2D5D"/>
    <w:rsid w:val="00CE358C"/>
    <w:rsid w:val="00CE45C1"/>
    <w:rsid w:val="00CE4968"/>
    <w:rsid w:val="00CE50B1"/>
    <w:rsid w:val="00CE5214"/>
    <w:rsid w:val="00CE5494"/>
    <w:rsid w:val="00CE694C"/>
    <w:rsid w:val="00CE71E0"/>
    <w:rsid w:val="00CE799C"/>
    <w:rsid w:val="00CE7F21"/>
    <w:rsid w:val="00CF0B36"/>
    <w:rsid w:val="00CF0CEA"/>
    <w:rsid w:val="00CF1340"/>
    <w:rsid w:val="00CF16D7"/>
    <w:rsid w:val="00CF28BF"/>
    <w:rsid w:val="00CF2DD4"/>
    <w:rsid w:val="00CF2EA4"/>
    <w:rsid w:val="00CF3409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0D59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23E7"/>
    <w:rsid w:val="00D22465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7533"/>
    <w:rsid w:val="00D67B00"/>
    <w:rsid w:val="00D70423"/>
    <w:rsid w:val="00D70460"/>
    <w:rsid w:val="00D704BC"/>
    <w:rsid w:val="00D707A7"/>
    <w:rsid w:val="00D71390"/>
    <w:rsid w:val="00D71CAF"/>
    <w:rsid w:val="00D7253B"/>
    <w:rsid w:val="00D72565"/>
    <w:rsid w:val="00D7284E"/>
    <w:rsid w:val="00D733A4"/>
    <w:rsid w:val="00D738B1"/>
    <w:rsid w:val="00D73BB3"/>
    <w:rsid w:val="00D73FCB"/>
    <w:rsid w:val="00D73FFF"/>
    <w:rsid w:val="00D74835"/>
    <w:rsid w:val="00D74F96"/>
    <w:rsid w:val="00D752B7"/>
    <w:rsid w:val="00D75996"/>
    <w:rsid w:val="00D75A0C"/>
    <w:rsid w:val="00D75E06"/>
    <w:rsid w:val="00D76F14"/>
    <w:rsid w:val="00D77584"/>
    <w:rsid w:val="00D7794F"/>
    <w:rsid w:val="00D77E2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C00"/>
    <w:rsid w:val="00D8703A"/>
    <w:rsid w:val="00D87F5E"/>
    <w:rsid w:val="00D91785"/>
    <w:rsid w:val="00D91944"/>
    <w:rsid w:val="00D92530"/>
    <w:rsid w:val="00D927F7"/>
    <w:rsid w:val="00D93824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97EC6"/>
    <w:rsid w:val="00DA0112"/>
    <w:rsid w:val="00DA1088"/>
    <w:rsid w:val="00DA15EA"/>
    <w:rsid w:val="00DA27A7"/>
    <w:rsid w:val="00DA2C4F"/>
    <w:rsid w:val="00DA4899"/>
    <w:rsid w:val="00DA49F9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754"/>
    <w:rsid w:val="00DB4DD9"/>
    <w:rsid w:val="00DB4F86"/>
    <w:rsid w:val="00DB5174"/>
    <w:rsid w:val="00DB54B9"/>
    <w:rsid w:val="00DB6F06"/>
    <w:rsid w:val="00DC0E27"/>
    <w:rsid w:val="00DC1104"/>
    <w:rsid w:val="00DC1AD7"/>
    <w:rsid w:val="00DC21F1"/>
    <w:rsid w:val="00DC2269"/>
    <w:rsid w:val="00DC2BEC"/>
    <w:rsid w:val="00DC2C6B"/>
    <w:rsid w:val="00DC4412"/>
    <w:rsid w:val="00DC4F23"/>
    <w:rsid w:val="00DC5697"/>
    <w:rsid w:val="00DC5B0C"/>
    <w:rsid w:val="00DC7515"/>
    <w:rsid w:val="00DC7882"/>
    <w:rsid w:val="00DC78CF"/>
    <w:rsid w:val="00DC7EF9"/>
    <w:rsid w:val="00DD02D5"/>
    <w:rsid w:val="00DD0413"/>
    <w:rsid w:val="00DD0B8F"/>
    <w:rsid w:val="00DD0C01"/>
    <w:rsid w:val="00DD1F0F"/>
    <w:rsid w:val="00DD1FFE"/>
    <w:rsid w:val="00DD20D9"/>
    <w:rsid w:val="00DD23E8"/>
    <w:rsid w:val="00DD2D18"/>
    <w:rsid w:val="00DD3458"/>
    <w:rsid w:val="00DD3976"/>
    <w:rsid w:val="00DD399D"/>
    <w:rsid w:val="00DD4537"/>
    <w:rsid w:val="00DD4A27"/>
    <w:rsid w:val="00DD4B31"/>
    <w:rsid w:val="00DD51E2"/>
    <w:rsid w:val="00DD54F3"/>
    <w:rsid w:val="00DD570E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169"/>
    <w:rsid w:val="00DE1223"/>
    <w:rsid w:val="00DE2354"/>
    <w:rsid w:val="00DE2A85"/>
    <w:rsid w:val="00DE2FD8"/>
    <w:rsid w:val="00DE34C6"/>
    <w:rsid w:val="00DE3B79"/>
    <w:rsid w:val="00DE41CB"/>
    <w:rsid w:val="00DE4684"/>
    <w:rsid w:val="00DE5185"/>
    <w:rsid w:val="00DE5435"/>
    <w:rsid w:val="00DE68A1"/>
    <w:rsid w:val="00DE6C78"/>
    <w:rsid w:val="00DE727E"/>
    <w:rsid w:val="00DE7B69"/>
    <w:rsid w:val="00DF0439"/>
    <w:rsid w:val="00DF07C4"/>
    <w:rsid w:val="00DF10CC"/>
    <w:rsid w:val="00DF1667"/>
    <w:rsid w:val="00DF1F76"/>
    <w:rsid w:val="00DF2407"/>
    <w:rsid w:val="00DF24A5"/>
    <w:rsid w:val="00DF446F"/>
    <w:rsid w:val="00DF46D8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2047"/>
    <w:rsid w:val="00E02107"/>
    <w:rsid w:val="00E022E7"/>
    <w:rsid w:val="00E02B59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69D5"/>
    <w:rsid w:val="00E07822"/>
    <w:rsid w:val="00E07BF5"/>
    <w:rsid w:val="00E103B5"/>
    <w:rsid w:val="00E1053D"/>
    <w:rsid w:val="00E11583"/>
    <w:rsid w:val="00E11782"/>
    <w:rsid w:val="00E119A6"/>
    <w:rsid w:val="00E11EBA"/>
    <w:rsid w:val="00E122D5"/>
    <w:rsid w:val="00E12B07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2BB2"/>
    <w:rsid w:val="00E2337A"/>
    <w:rsid w:val="00E23D90"/>
    <w:rsid w:val="00E24062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596"/>
    <w:rsid w:val="00E32956"/>
    <w:rsid w:val="00E3298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3ADE"/>
    <w:rsid w:val="00E44066"/>
    <w:rsid w:val="00E44076"/>
    <w:rsid w:val="00E44C43"/>
    <w:rsid w:val="00E461F4"/>
    <w:rsid w:val="00E46F27"/>
    <w:rsid w:val="00E4776A"/>
    <w:rsid w:val="00E503ED"/>
    <w:rsid w:val="00E50604"/>
    <w:rsid w:val="00E50ACE"/>
    <w:rsid w:val="00E50BD2"/>
    <w:rsid w:val="00E50EF5"/>
    <w:rsid w:val="00E51CEE"/>
    <w:rsid w:val="00E52EC7"/>
    <w:rsid w:val="00E530CD"/>
    <w:rsid w:val="00E53591"/>
    <w:rsid w:val="00E53D30"/>
    <w:rsid w:val="00E53EED"/>
    <w:rsid w:val="00E53F1B"/>
    <w:rsid w:val="00E5451C"/>
    <w:rsid w:val="00E547CD"/>
    <w:rsid w:val="00E548EB"/>
    <w:rsid w:val="00E54BA1"/>
    <w:rsid w:val="00E55ADB"/>
    <w:rsid w:val="00E55F80"/>
    <w:rsid w:val="00E561D0"/>
    <w:rsid w:val="00E561D1"/>
    <w:rsid w:val="00E565CF"/>
    <w:rsid w:val="00E579CF"/>
    <w:rsid w:val="00E57C87"/>
    <w:rsid w:val="00E604B3"/>
    <w:rsid w:val="00E60B4E"/>
    <w:rsid w:val="00E60D06"/>
    <w:rsid w:val="00E61A3D"/>
    <w:rsid w:val="00E624A3"/>
    <w:rsid w:val="00E6269D"/>
    <w:rsid w:val="00E6366E"/>
    <w:rsid w:val="00E64808"/>
    <w:rsid w:val="00E64863"/>
    <w:rsid w:val="00E64BDF"/>
    <w:rsid w:val="00E64F79"/>
    <w:rsid w:val="00E65D70"/>
    <w:rsid w:val="00E66902"/>
    <w:rsid w:val="00E66D1E"/>
    <w:rsid w:val="00E700E2"/>
    <w:rsid w:val="00E70641"/>
    <w:rsid w:val="00E707E0"/>
    <w:rsid w:val="00E71184"/>
    <w:rsid w:val="00E71D49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8A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DC2"/>
    <w:rsid w:val="00EA4422"/>
    <w:rsid w:val="00EA4438"/>
    <w:rsid w:val="00EA53BB"/>
    <w:rsid w:val="00EA5986"/>
    <w:rsid w:val="00EA5B37"/>
    <w:rsid w:val="00EA66A0"/>
    <w:rsid w:val="00EA70E0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A1"/>
    <w:rsid w:val="00EB36C6"/>
    <w:rsid w:val="00EB37F2"/>
    <w:rsid w:val="00EB5247"/>
    <w:rsid w:val="00EB538F"/>
    <w:rsid w:val="00EB53A5"/>
    <w:rsid w:val="00EB6A94"/>
    <w:rsid w:val="00EB6C08"/>
    <w:rsid w:val="00EC08AC"/>
    <w:rsid w:val="00EC0B63"/>
    <w:rsid w:val="00EC0BAC"/>
    <w:rsid w:val="00EC0D2B"/>
    <w:rsid w:val="00EC0DDA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F8"/>
    <w:rsid w:val="00EC6041"/>
    <w:rsid w:val="00EC649D"/>
    <w:rsid w:val="00EC69E2"/>
    <w:rsid w:val="00EC6DBB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2C7"/>
    <w:rsid w:val="00EE6315"/>
    <w:rsid w:val="00EE6AD6"/>
    <w:rsid w:val="00EE6BF1"/>
    <w:rsid w:val="00EE6F8C"/>
    <w:rsid w:val="00EE78A6"/>
    <w:rsid w:val="00EE78D8"/>
    <w:rsid w:val="00EE7F47"/>
    <w:rsid w:val="00EF010C"/>
    <w:rsid w:val="00EF0D3D"/>
    <w:rsid w:val="00EF0E60"/>
    <w:rsid w:val="00EF12E7"/>
    <w:rsid w:val="00EF18B0"/>
    <w:rsid w:val="00EF195E"/>
    <w:rsid w:val="00EF2ECD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F011AE"/>
    <w:rsid w:val="00F01384"/>
    <w:rsid w:val="00F01768"/>
    <w:rsid w:val="00F01951"/>
    <w:rsid w:val="00F01B06"/>
    <w:rsid w:val="00F01B40"/>
    <w:rsid w:val="00F02534"/>
    <w:rsid w:val="00F02E19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912"/>
    <w:rsid w:val="00F11B0E"/>
    <w:rsid w:val="00F11B52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69BE"/>
    <w:rsid w:val="00F17201"/>
    <w:rsid w:val="00F2036A"/>
    <w:rsid w:val="00F205DB"/>
    <w:rsid w:val="00F207F9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A0B"/>
    <w:rsid w:val="00F26D85"/>
    <w:rsid w:val="00F27239"/>
    <w:rsid w:val="00F27D66"/>
    <w:rsid w:val="00F3047E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6C9C"/>
    <w:rsid w:val="00F374F6"/>
    <w:rsid w:val="00F3755E"/>
    <w:rsid w:val="00F37DEB"/>
    <w:rsid w:val="00F37E3C"/>
    <w:rsid w:val="00F37ECE"/>
    <w:rsid w:val="00F413D9"/>
    <w:rsid w:val="00F419F9"/>
    <w:rsid w:val="00F41BD7"/>
    <w:rsid w:val="00F41F4C"/>
    <w:rsid w:val="00F432E7"/>
    <w:rsid w:val="00F435CE"/>
    <w:rsid w:val="00F4440A"/>
    <w:rsid w:val="00F449E5"/>
    <w:rsid w:val="00F44C8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B7F"/>
    <w:rsid w:val="00F47BEE"/>
    <w:rsid w:val="00F501DF"/>
    <w:rsid w:val="00F5051E"/>
    <w:rsid w:val="00F51989"/>
    <w:rsid w:val="00F51CCB"/>
    <w:rsid w:val="00F52041"/>
    <w:rsid w:val="00F52374"/>
    <w:rsid w:val="00F52B09"/>
    <w:rsid w:val="00F52D7A"/>
    <w:rsid w:val="00F55963"/>
    <w:rsid w:val="00F5648E"/>
    <w:rsid w:val="00F56BBF"/>
    <w:rsid w:val="00F56E3C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BE4"/>
    <w:rsid w:val="00F72D21"/>
    <w:rsid w:val="00F7337D"/>
    <w:rsid w:val="00F74A36"/>
    <w:rsid w:val="00F74EFA"/>
    <w:rsid w:val="00F7564F"/>
    <w:rsid w:val="00F757BF"/>
    <w:rsid w:val="00F75B6C"/>
    <w:rsid w:val="00F760D2"/>
    <w:rsid w:val="00F76CF0"/>
    <w:rsid w:val="00F76E15"/>
    <w:rsid w:val="00F80FB6"/>
    <w:rsid w:val="00F81E12"/>
    <w:rsid w:val="00F821DB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DF5"/>
    <w:rsid w:val="00F95EF7"/>
    <w:rsid w:val="00F9668F"/>
    <w:rsid w:val="00F97C08"/>
    <w:rsid w:val="00FA0599"/>
    <w:rsid w:val="00FA1AAA"/>
    <w:rsid w:val="00FA2439"/>
    <w:rsid w:val="00FA38FC"/>
    <w:rsid w:val="00FA4041"/>
    <w:rsid w:val="00FA4A65"/>
    <w:rsid w:val="00FA4E42"/>
    <w:rsid w:val="00FA5BD8"/>
    <w:rsid w:val="00FA6587"/>
    <w:rsid w:val="00FA7496"/>
    <w:rsid w:val="00FA75BB"/>
    <w:rsid w:val="00FA7B3E"/>
    <w:rsid w:val="00FA7BE9"/>
    <w:rsid w:val="00FA7C61"/>
    <w:rsid w:val="00FA7E0B"/>
    <w:rsid w:val="00FB131B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99B"/>
    <w:rsid w:val="00FD34FC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63F9"/>
    <w:rsid w:val="00FF64E6"/>
    <w:rsid w:val="00FF6879"/>
    <w:rsid w:val="00FF6B87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92</cp:revision>
  <cp:lastPrinted>2009-01-30T04:53:00Z</cp:lastPrinted>
  <dcterms:created xsi:type="dcterms:W3CDTF">2022-08-25T03:43:00Z</dcterms:created>
  <dcterms:modified xsi:type="dcterms:W3CDTF">2022-08-25T06:17:00Z</dcterms:modified>
</cp:coreProperties>
</file>